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-1779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46882" w14:paraId="481FF143" w14:textId="77777777" w:rsidTr="00547DFF">
        <w:trPr>
          <w:trHeight w:hRule="exact" w:val="6464"/>
        </w:trPr>
        <w:tc>
          <w:tcPr>
            <w:tcW w:w="9072" w:type="dxa"/>
            <w:vAlign w:val="bottom"/>
          </w:tcPr>
          <w:p w14:paraId="5FA4961E" w14:textId="77777777" w:rsidR="00146882" w:rsidRPr="00A1673D" w:rsidRDefault="00BC3AC2" w:rsidP="00146882"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</w:tr>
      <w:tr w:rsidR="000907B5" w:rsidRPr="00A82800" w14:paraId="744B4761" w14:textId="77777777" w:rsidTr="001D7ABD">
        <w:trPr>
          <w:trHeight w:hRule="exact" w:val="4536"/>
        </w:trPr>
        <w:tc>
          <w:tcPr>
            <w:tcW w:w="9072" w:type="dxa"/>
          </w:tcPr>
          <w:p w14:paraId="0C77748E" w14:textId="7E699FE7" w:rsidR="00C94B0A" w:rsidRPr="00A82800" w:rsidRDefault="00150296" w:rsidP="00146882">
            <w:pPr>
              <w:pStyle w:val="DocTitle"/>
              <w:rPr>
                <w:lang w:val="fr-FR"/>
              </w:rPr>
            </w:pPr>
            <w:r w:rsidRPr="00A1673D">
              <w:fldChar w:fldCharType="begin"/>
            </w:r>
            <w:r w:rsidRPr="00A82800">
              <w:rPr>
                <w:lang w:val="fr-FR"/>
              </w:rPr>
              <w:instrText xml:space="preserve"> IF </w:instrText>
            </w:r>
            <w:r w:rsidR="00A82800">
              <w:fldChar w:fldCharType="begin"/>
            </w:r>
            <w:r w:rsidR="00A82800" w:rsidRPr="00A82800">
              <w:rPr>
                <w:lang w:val="fr-FR"/>
              </w:rPr>
              <w:instrText xml:space="preserve"> DOCVARIABLE  ClientName  \* MERGEFORMAT </w:instrText>
            </w:r>
            <w:r w:rsidR="00A82800">
              <w:fldChar w:fldCharType="separate"/>
            </w:r>
            <w:r w:rsidR="005F225F" w:rsidRPr="005F225F">
              <w:rPr>
                <w:b/>
                <w:bCs/>
                <w:lang w:val="fr-FR"/>
              </w:rPr>
              <w:instrText>Council Of</w:instrText>
            </w:r>
            <w:r w:rsidR="005F225F">
              <w:rPr>
                <w:lang w:val="fr-FR"/>
              </w:rPr>
              <w:instrText xml:space="preserve"> The Isles Of Scilly</w:instrText>
            </w:r>
            <w:r w:rsidR="00A82800">
              <w:rPr>
                <w:b/>
                <w:bCs/>
                <w:lang w:val="en-US"/>
              </w:rPr>
              <w:fldChar w:fldCharType="end"/>
            </w:r>
            <w:r w:rsidRPr="00A82800">
              <w:rPr>
                <w:lang w:val="fr-FR"/>
              </w:rPr>
              <w:instrText xml:space="preserve"> = "Error! No document variable supplied." " " </w:instrText>
            </w:r>
            <w:r w:rsidR="00A82800">
              <w:fldChar w:fldCharType="begin"/>
            </w:r>
            <w:r w:rsidR="00A82800" w:rsidRPr="00A82800">
              <w:rPr>
                <w:lang w:val="fr-FR"/>
              </w:rPr>
              <w:instrText xml:space="preserve"> DOCVARIABLE  ClientName \* MERGEFORMAT </w:instrText>
            </w:r>
            <w:r w:rsidR="00A82800">
              <w:fldChar w:fldCharType="separate"/>
            </w:r>
            <w:r w:rsidR="005F225F">
              <w:rPr>
                <w:lang w:val="fr-FR"/>
              </w:rPr>
              <w:instrText>Council Of The Isles Of Scilly</w:instrText>
            </w:r>
            <w:r w:rsidR="00A82800">
              <w:fldChar w:fldCharType="end"/>
            </w:r>
            <w:r w:rsidRPr="00A82800">
              <w:rPr>
                <w:lang w:val="fr-FR"/>
              </w:rPr>
              <w:instrText xml:space="preserve"> \* MERGEFORMAT </w:instrText>
            </w:r>
            <w:r w:rsidRPr="00A1673D">
              <w:fldChar w:fldCharType="separate"/>
            </w:r>
            <w:r w:rsidR="005F225F">
              <w:rPr>
                <w:noProof/>
                <w:lang w:val="fr-FR"/>
              </w:rPr>
              <w:t>Council Of The Isles Of Scilly</w:t>
            </w:r>
            <w:r w:rsidRPr="00A1673D">
              <w:fldChar w:fldCharType="end"/>
            </w:r>
          </w:p>
          <w:p w14:paraId="5DBF1D90" w14:textId="6A65261B" w:rsidR="009601C5" w:rsidRPr="00A82800" w:rsidRDefault="00150296" w:rsidP="00146882">
            <w:pPr>
              <w:pStyle w:val="DocSubTitle"/>
              <w:rPr>
                <w:lang w:val="fr-FR"/>
              </w:rPr>
            </w:pPr>
            <w:r w:rsidRPr="00A1673D">
              <w:fldChar w:fldCharType="begin"/>
            </w:r>
            <w:r w:rsidRPr="00A82800">
              <w:rPr>
                <w:lang w:val="fr-FR"/>
              </w:rPr>
              <w:instrText xml:space="preserve"> IF </w:instrText>
            </w:r>
            <w:r w:rsidR="00A82800">
              <w:fldChar w:fldCharType="begin"/>
            </w:r>
            <w:r w:rsidR="00A82800" w:rsidRPr="00A82800">
              <w:rPr>
                <w:lang w:val="fr-FR"/>
              </w:rPr>
              <w:instrText xml:space="preserve"> DOCVARIABLE  DocTitle  \* MERGEFORMAT </w:instrText>
            </w:r>
            <w:r w:rsidR="00A82800">
              <w:fldChar w:fldCharType="separate"/>
            </w:r>
            <w:r w:rsidR="005F225F" w:rsidRPr="005F225F">
              <w:rPr>
                <w:b/>
                <w:bCs/>
                <w:lang w:val="fr-FR"/>
              </w:rPr>
              <w:instrText>Off Site</w:instrText>
            </w:r>
            <w:r w:rsidR="005F225F">
              <w:rPr>
                <w:lang w:val="fr-FR"/>
              </w:rPr>
              <w:instrText xml:space="preserve"> Toilets &amp; Fire Stations</w:instrText>
            </w:r>
            <w:r w:rsidR="00A82800">
              <w:rPr>
                <w:b/>
                <w:bCs/>
                <w:lang w:val="en-US"/>
              </w:rPr>
              <w:fldChar w:fldCharType="end"/>
            </w:r>
            <w:r w:rsidRPr="00A82800">
              <w:rPr>
                <w:lang w:val="fr-FR"/>
              </w:rPr>
              <w:instrText xml:space="preserve"> = "Error! No document variable supplied." " " </w:instrText>
            </w:r>
            <w:r w:rsidR="00A82800">
              <w:fldChar w:fldCharType="begin"/>
            </w:r>
            <w:r w:rsidR="00A82800" w:rsidRPr="00A82800">
              <w:rPr>
                <w:lang w:val="fr-FR"/>
              </w:rPr>
              <w:instrText xml:space="preserve"> DOCVARIABLE  DocTitle \* MERGEFORMAT </w:instrText>
            </w:r>
            <w:r w:rsidR="00A82800">
              <w:fldChar w:fldCharType="separate"/>
            </w:r>
            <w:r w:rsidR="005F225F">
              <w:rPr>
                <w:lang w:val="fr-FR"/>
              </w:rPr>
              <w:instrText>Off Site Toilets &amp; Fire Stations</w:instrText>
            </w:r>
            <w:r w:rsidR="00A82800">
              <w:fldChar w:fldCharType="end"/>
            </w:r>
            <w:r w:rsidRPr="00A82800">
              <w:rPr>
                <w:lang w:val="fr-FR"/>
              </w:rPr>
              <w:instrText xml:space="preserve"> \* MERGEFORMAT </w:instrText>
            </w:r>
            <w:r w:rsidRPr="00A1673D">
              <w:fldChar w:fldCharType="separate"/>
            </w:r>
            <w:r w:rsidR="005F225F">
              <w:rPr>
                <w:noProof/>
                <w:lang w:val="fr-FR"/>
              </w:rPr>
              <w:t>Off Site Toilets &amp; Fire Stations</w:t>
            </w:r>
            <w:r w:rsidRPr="00A1673D">
              <w:fldChar w:fldCharType="end"/>
            </w:r>
          </w:p>
          <w:p w14:paraId="07DDFD13" w14:textId="63616D43" w:rsidR="0053356B" w:rsidRPr="00150296" w:rsidRDefault="0053356B" w:rsidP="00380B8E">
            <w:pPr>
              <w:pStyle w:val="DocType"/>
              <w:rPr>
                <w:lang w:val="fr-FR"/>
              </w:rPr>
            </w:pPr>
            <w:r w:rsidRPr="00A1673D">
              <w:fldChar w:fldCharType="begin"/>
            </w:r>
            <w:r w:rsidRPr="00150296">
              <w:rPr>
                <w:lang w:val="fr-FR"/>
              </w:rPr>
              <w:instrText xml:space="preserve"> IF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DocType  \* MERGEFORMAT </w:instrText>
            </w:r>
            <w:r>
              <w:fldChar w:fldCharType="separate"/>
            </w:r>
            <w:r w:rsidR="005F225F">
              <w:rPr>
                <w:lang w:val="fr-FR"/>
              </w:rPr>
              <w:instrText>Part 1 - Invitation To Tender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= "Error! No document variable supplied." " "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DocType \* MERGEFORMAT </w:instrText>
            </w:r>
            <w:r>
              <w:fldChar w:fldCharType="separate"/>
            </w:r>
            <w:r w:rsidR="005F225F">
              <w:rPr>
                <w:lang w:val="fr-FR"/>
              </w:rPr>
              <w:instrText>Part 1 - Invitation To Tender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\* MERGEFORMAT </w:instrText>
            </w:r>
            <w:r w:rsidRPr="00A1673D">
              <w:fldChar w:fldCharType="separate"/>
            </w:r>
            <w:r w:rsidR="005F225F">
              <w:rPr>
                <w:noProof/>
                <w:lang w:val="fr-FR"/>
              </w:rPr>
              <w:t>Part 1 - Invitation To Tender</w:t>
            </w:r>
            <w:r w:rsidRPr="00A1673D">
              <w:fldChar w:fldCharType="end"/>
            </w:r>
          </w:p>
          <w:p w14:paraId="6A427A9F" w14:textId="724ED9CF" w:rsidR="006D2828" w:rsidRPr="00A82800" w:rsidRDefault="00380B8E" w:rsidP="00380B8E">
            <w:pPr>
              <w:pStyle w:val="DocSubTitle"/>
              <w:rPr>
                <w:lang w:val="fr-FR"/>
              </w:rPr>
            </w:pPr>
            <w:r w:rsidRPr="00A1673D">
              <w:fldChar w:fldCharType="begin"/>
            </w:r>
            <w:r w:rsidRPr="00150296">
              <w:rPr>
                <w:lang w:val="fr-FR"/>
              </w:rPr>
              <w:instrText xml:space="preserve"> IF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</w:instrText>
            </w:r>
            <w:r>
              <w:rPr>
                <w:lang w:val="fr-FR"/>
              </w:rPr>
              <w:instrText>ProjectNo</w:instrText>
            </w:r>
            <w:r w:rsidRPr="00150296">
              <w:rPr>
                <w:lang w:val="fr-FR"/>
              </w:rPr>
              <w:instrText xml:space="preserve">  \* MERGEFORMAT </w:instrText>
            </w:r>
            <w:r>
              <w:fldChar w:fldCharType="separate"/>
            </w:r>
            <w:r w:rsidR="005F225F">
              <w:rPr>
                <w:lang w:val="fr-FR"/>
              </w:rPr>
              <w:instrText>4101565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= "Error! No document variable supplied." " "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</w:instrText>
            </w:r>
            <w:r>
              <w:rPr>
                <w:lang w:val="fr-FR"/>
              </w:rPr>
              <w:instrText>ProjectNo</w:instrText>
            </w:r>
            <w:r w:rsidRPr="00150296">
              <w:rPr>
                <w:lang w:val="fr-FR"/>
              </w:rPr>
              <w:instrText xml:space="preserve"> \* MERGEFORMAT </w:instrText>
            </w:r>
            <w:r>
              <w:fldChar w:fldCharType="separate"/>
            </w:r>
            <w:r w:rsidR="005F225F">
              <w:rPr>
                <w:lang w:val="fr-FR"/>
              </w:rPr>
              <w:instrText>4101565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\* MERGEFORMAT </w:instrText>
            </w:r>
            <w:r w:rsidRPr="00A1673D">
              <w:fldChar w:fldCharType="separate"/>
            </w:r>
            <w:r w:rsidR="005F225F">
              <w:rPr>
                <w:noProof/>
                <w:lang w:val="fr-FR"/>
              </w:rPr>
              <w:t>4101565</w:t>
            </w:r>
            <w:r w:rsidRPr="00A1673D">
              <w:fldChar w:fldCharType="end"/>
            </w:r>
          </w:p>
          <w:p w14:paraId="136712DC" w14:textId="2665303C" w:rsidR="006D2828" w:rsidRPr="00A82800" w:rsidRDefault="006D2828" w:rsidP="006D2828">
            <w:pPr>
              <w:pStyle w:val="DocDate"/>
              <w:rPr>
                <w:lang w:val="fr-FR"/>
              </w:rPr>
            </w:pPr>
            <w:r w:rsidRPr="00A1673D">
              <w:fldChar w:fldCharType="begin"/>
            </w:r>
            <w:r w:rsidRPr="00150296">
              <w:rPr>
                <w:lang w:val="fr-FR"/>
              </w:rPr>
              <w:instrText xml:space="preserve"> IF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DocDate  \* MERGEFORMAT </w:instrText>
            </w:r>
            <w:r>
              <w:fldChar w:fldCharType="separate"/>
            </w:r>
            <w:r w:rsidR="005F225F">
              <w:rPr>
                <w:lang w:val="fr-FR"/>
              </w:rPr>
              <w:instrText>30 June 2023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= "Error! No document variable supplied." " " </w:instrText>
            </w:r>
            <w:r>
              <w:fldChar w:fldCharType="begin"/>
            </w:r>
            <w:r w:rsidRPr="00150296">
              <w:rPr>
                <w:lang w:val="fr-FR"/>
              </w:rPr>
              <w:instrText xml:space="preserve"> DOCVARIABLE  DocDate \* MERGEFORMAT </w:instrText>
            </w:r>
            <w:r>
              <w:fldChar w:fldCharType="separate"/>
            </w:r>
            <w:r w:rsidR="005F225F">
              <w:rPr>
                <w:lang w:val="fr-FR"/>
              </w:rPr>
              <w:instrText>30 June 2023</w:instrText>
            </w:r>
            <w:r>
              <w:fldChar w:fldCharType="end"/>
            </w:r>
            <w:r w:rsidRPr="00150296">
              <w:rPr>
                <w:lang w:val="fr-FR"/>
              </w:rPr>
              <w:instrText xml:space="preserve"> \* MERGEFORMAT </w:instrText>
            </w:r>
            <w:r w:rsidRPr="00A1673D">
              <w:fldChar w:fldCharType="separate"/>
            </w:r>
            <w:r w:rsidR="005F225F">
              <w:rPr>
                <w:noProof/>
                <w:lang w:val="fr-FR"/>
              </w:rPr>
              <w:t>30 June 2023</w:t>
            </w:r>
            <w:r w:rsidRPr="00A1673D">
              <w:fldChar w:fldCharType="end"/>
            </w:r>
          </w:p>
        </w:tc>
      </w:tr>
      <w:tr w:rsidR="00D14EB6" w14:paraId="574DAD4F" w14:textId="77777777" w:rsidTr="0053356B">
        <w:trPr>
          <w:trHeight w:hRule="exact" w:val="2269"/>
        </w:trPr>
        <w:tc>
          <w:tcPr>
            <w:tcW w:w="9072" w:type="dxa"/>
            <w:vAlign w:val="bottom"/>
          </w:tcPr>
          <w:p w14:paraId="22BA6D21" w14:textId="77777777" w:rsidR="005F225F" w:rsidRPr="005F225F" w:rsidRDefault="005F225F" w:rsidP="00146882">
            <w:pPr>
              <w:pStyle w:val="DocInfo"/>
              <w:rPr>
                <w:rStyle w:val="CharSmall"/>
              </w:rPr>
            </w:pPr>
            <w:r w:rsidRPr="005F225F">
              <w:rPr>
                <w:rStyle w:val="CharSmall"/>
              </w:rPr>
              <w:t>Originated by:</w:t>
            </w:r>
            <w:r>
              <w:t xml:space="preserve"> Harrison Elliott</w:t>
            </w:r>
          </w:p>
          <w:p w14:paraId="55159188" w14:textId="77777777" w:rsidR="005F225F" w:rsidRPr="005F225F" w:rsidRDefault="005F225F" w:rsidP="00146882">
            <w:pPr>
              <w:pStyle w:val="DocInfo"/>
              <w:rPr>
                <w:rStyle w:val="CharSmall"/>
              </w:rPr>
            </w:pPr>
            <w:r w:rsidRPr="005F225F">
              <w:rPr>
                <w:rStyle w:val="CharSmall"/>
              </w:rPr>
              <w:t>Version</w:t>
            </w:r>
            <w:r>
              <w:t>: 1.0</w:t>
            </w:r>
          </w:p>
          <w:p w14:paraId="3FFFE6FF" w14:textId="377CE579" w:rsidR="00D14EB6" w:rsidRDefault="005F225F" w:rsidP="00146882">
            <w:pPr>
              <w:pStyle w:val="DocInfo"/>
            </w:pPr>
            <w:r w:rsidRPr="005F225F">
              <w:rPr>
                <w:rStyle w:val="CharSmall"/>
              </w:rPr>
              <w:t>Statu</w:t>
            </w:r>
            <w:r>
              <w:t>s: DRAFT</w:t>
            </w:r>
          </w:p>
        </w:tc>
      </w:tr>
    </w:tbl>
    <w:p w14:paraId="59FEA662" w14:textId="77777777" w:rsidR="00097A92" w:rsidRDefault="00097A92" w:rsidP="00FF788A">
      <w:pPr>
        <w:pStyle w:val="NormalNoSpace"/>
      </w:pPr>
      <w:bookmarkStart w:id="0" w:name="bmKTitlePage"/>
      <w:bookmarkEnd w:id="0"/>
    </w:p>
    <w:p w14:paraId="1941F304" w14:textId="77777777" w:rsidR="00FF788A" w:rsidRDefault="00FF788A" w:rsidP="003A2E4C">
      <w:pPr>
        <w:sectPr w:rsidR="00FF788A" w:rsidSect="00097A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268" w:right="1134" w:bottom="907" w:left="1701" w:header="709" w:footer="709" w:gutter="0"/>
          <w:pgNumType w:start="0"/>
          <w:cols w:space="708"/>
          <w:titlePg/>
          <w:docGrid w:linePitch="360"/>
        </w:sectPr>
      </w:pPr>
    </w:p>
    <w:p w14:paraId="13FA6CA4" w14:textId="77777777" w:rsidR="00206AED" w:rsidRDefault="00206AED" w:rsidP="001937A0">
      <w:pPr>
        <w:pStyle w:val="Heading1NoToc"/>
      </w:pPr>
      <w:r>
        <w:lastRenderedPageBreak/>
        <w:t>Contact details</w:t>
      </w:r>
      <w:bookmarkStart w:id="1" w:name="bmkContactPage"/>
      <w:bookmarkEnd w:id="1"/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7"/>
        <w:gridCol w:w="4385"/>
      </w:tblGrid>
      <w:tr w:rsidR="00206AED" w:rsidRPr="00C62FFE" w14:paraId="24D20985" w14:textId="77777777" w:rsidTr="001937A0">
        <w:tc>
          <w:tcPr>
            <w:tcW w:w="10206" w:type="dxa"/>
            <w:gridSpan w:val="2"/>
          </w:tcPr>
          <w:p w14:paraId="09267E90" w14:textId="1A06D2E6" w:rsidR="00206AED" w:rsidRPr="00C62FFE" w:rsidRDefault="00206AED" w:rsidP="001937A0">
            <w:pPr>
              <w:pStyle w:val="Heading3NoToc"/>
            </w:pPr>
            <w:r>
              <w:t>Keith Grossett</w:t>
            </w:r>
          </w:p>
        </w:tc>
      </w:tr>
      <w:tr w:rsidR="00206AED" w:rsidRPr="00C62FFE" w14:paraId="7A80DC05" w14:textId="77777777" w:rsidTr="001937A0">
        <w:tc>
          <w:tcPr>
            <w:tcW w:w="5273" w:type="dxa"/>
          </w:tcPr>
          <w:p w14:paraId="00F7EEB6" w14:textId="602E7179" w:rsidR="00206AED" w:rsidRPr="005747EC" w:rsidRDefault="00206AED" w:rsidP="001937A0">
            <w:pPr>
              <w:pStyle w:val="NormalNoSpace"/>
              <w:rPr>
                <w:lang w:val="de-DE"/>
              </w:rPr>
            </w:pPr>
            <w:r w:rsidRPr="005747EC">
              <w:rPr>
                <w:lang w:val="de-DE"/>
              </w:rPr>
              <w:t xml:space="preserve">D </w:t>
            </w:r>
            <w:r>
              <w:rPr>
                <w:lang w:val="de-DE"/>
              </w:rPr>
              <w:t>01720 424491</w:t>
            </w:r>
          </w:p>
          <w:p w14:paraId="428D74FD" w14:textId="7BC7E569" w:rsidR="00206AED" w:rsidRDefault="00206AED" w:rsidP="001937A0">
            <w:pPr>
              <w:pStyle w:val="NormalNoSpace"/>
              <w:rPr>
                <w:lang w:val="de-DE"/>
              </w:rPr>
            </w:pPr>
            <w:r w:rsidRPr="005747EC">
              <w:rPr>
                <w:lang w:val="de-DE"/>
              </w:rPr>
              <w:t xml:space="preserve">E </w:t>
            </w:r>
            <w:r w:rsidR="005F225F">
              <w:fldChar w:fldCharType="begin"/>
            </w:r>
            <w:r w:rsidR="005F225F">
              <w:instrText>HYPERLINK "mailto:Keith.Grossett@scilly.gov.uk"</w:instrText>
            </w:r>
            <w:r w:rsidR="005F225F">
              <w:fldChar w:fldCharType="separate"/>
            </w:r>
            <w:r w:rsidRPr="00F21316">
              <w:rPr>
                <w:rStyle w:val="Hyperlink"/>
                <w:lang w:val="de-DE"/>
              </w:rPr>
              <w:t>Keith.Grossett@scilly.gov.uk</w:t>
            </w:r>
            <w:r w:rsidR="005F225F">
              <w:rPr>
                <w:rStyle w:val="Hyperlink"/>
                <w:lang w:val="de-DE"/>
              </w:rPr>
              <w:fldChar w:fldCharType="end"/>
            </w:r>
          </w:p>
          <w:p w14:paraId="784B69F0" w14:textId="77777777" w:rsidR="00206AED" w:rsidRPr="005747EC" w:rsidRDefault="00206AED" w:rsidP="001937A0">
            <w:pPr>
              <w:pStyle w:val="NormalNoSpace"/>
              <w:rPr>
                <w:lang w:val="de-DE"/>
              </w:rPr>
            </w:pPr>
          </w:p>
          <w:p w14:paraId="47CDE295" w14:textId="77777777" w:rsidR="00206AED" w:rsidRPr="005747EC" w:rsidRDefault="00206AED" w:rsidP="001937A0">
            <w:pPr>
              <w:rPr>
                <w:lang w:val="de-DE"/>
              </w:rPr>
            </w:pPr>
          </w:p>
        </w:tc>
        <w:tc>
          <w:tcPr>
            <w:tcW w:w="4933" w:type="dxa"/>
          </w:tcPr>
          <w:p w14:paraId="23D41678" w14:textId="77777777" w:rsidR="00206AED" w:rsidRDefault="00206AED" w:rsidP="001937A0">
            <w:pPr>
              <w:pStyle w:val="NormalNoSpace"/>
            </w:pPr>
            <w:r>
              <w:t>Town Hall, St Mary’s, Isles Of Scilly, TR21 0LW</w:t>
            </w:r>
          </w:p>
          <w:p w14:paraId="443D30AB" w14:textId="50384E42" w:rsidR="00206AED" w:rsidRPr="00C62FFE" w:rsidRDefault="00206AED" w:rsidP="001937A0">
            <w:pPr>
              <w:pStyle w:val="NormalNoSpace"/>
            </w:pPr>
            <w:r>
              <w:t>T: 01720 424000</w:t>
            </w:r>
          </w:p>
        </w:tc>
      </w:tr>
    </w:tbl>
    <w:p w14:paraId="3C85AC18" w14:textId="77777777" w:rsidR="00206AED" w:rsidRDefault="00206AED" w:rsidP="001937A0">
      <w:pPr>
        <w:pStyle w:val="NormalNoSpace"/>
      </w:pPr>
    </w:p>
    <w:p w14:paraId="1DC2AF4B" w14:textId="6DCFF648" w:rsidR="00206AED" w:rsidRDefault="00206AED" w:rsidP="001937A0">
      <w:pPr>
        <w:pStyle w:val="NormalNoSpace"/>
      </w:pPr>
      <w:r>
        <w:t>Advertised at:</w:t>
      </w:r>
    </w:p>
    <w:p w14:paraId="4339FED8" w14:textId="77777777" w:rsidR="00206AED" w:rsidRDefault="00206AED" w:rsidP="001937A0">
      <w:pPr>
        <w:pStyle w:val="NormalNoSpace"/>
      </w:pPr>
    </w:p>
    <w:p w14:paraId="4CCD43E5" w14:textId="57E37C2A" w:rsidR="00206AED" w:rsidRDefault="005F225F" w:rsidP="001937A0">
      <w:pPr>
        <w:pStyle w:val="NormalNoSpace"/>
      </w:pPr>
      <w:hyperlink r:id="rId14" w:history="1">
        <w:r w:rsidR="00206AED" w:rsidRPr="00F21316">
          <w:rPr>
            <w:rStyle w:val="Hyperlink"/>
          </w:rPr>
          <w:t>https://www.gov.uk/contracts-finder</w:t>
        </w:r>
      </w:hyperlink>
    </w:p>
    <w:p w14:paraId="7AA59379" w14:textId="77777777" w:rsidR="00206AED" w:rsidRDefault="00206AED" w:rsidP="001937A0">
      <w:pPr>
        <w:pStyle w:val="NormalNoSpace"/>
      </w:pPr>
    </w:p>
    <w:p w14:paraId="66578CFD" w14:textId="412CB7EF" w:rsidR="00206AED" w:rsidRDefault="005F225F" w:rsidP="001937A0">
      <w:pPr>
        <w:pStyle w:val="NormalNoSpace"/>
      </w:pPr>
      <w:hyperlink r:id="rId15" w:history="1">
        <w:r w:rsidR="00206AED" w:rsidRPr="00F21316">
          <w:rPr>
            <w:rStyle w:val="Hyperlink"/>
          </w:rPr>
          <w:t>http://www.scilly.gov.uk/business-licensing/contracts/current-contract-opportunities</w:t>
        </w:r>
      </w:hyperlink>
      <w:r w:rsidR="00206AED">
        <w:t xml:space="preserve"> </w:t>
      </w:r>
    </w:p>
    <w:p w14:paraId="159E464B" w14:textId="77777777" w:rsidR="00206AED" w:rsidRDefault="00206AED" w:rsidP="001937A0"/>
    <w:p w14:paraId="73FB5FB1" w14:textId="77777777" w:rsidR="00206AED" w:rsidRDefault="00206AED" w:rsidP="001937A0">
      <w:pPr>
        <w:sectPr w:rsidR="00206AED" w:rsidSect="001937A0">
          <w:pgSz w:w="11906" w:h="16838" w:code="9"/>
          <w:pgMar w:top="1134" w:right="1134" w:bottom="1559" w:left="1701" w:header="709" w:footer="454" w:gutter="0"/>
          <w:pgNumType w:fmt="lowerRoman"/>
          <w:cols w:space="708"/>
          <w:docGrid w:linePitch="360"/>
        </w:sectPr>
      </w:pPr>
    </w:p>
    <w:p w14:paraId="259CE1D0" w14:textId="77777777" w:rsidR="00D63EE8" w:rsidRDefault="00BD266A" w:rsidP="00BD266A">
      <w:pPr>
        <w:pStyle w:val="Heading1NoNumb"/>
        <w:numPr>
          <w:ilvl w:val="0"/>
          <w:numId w:val="32"/>
        </w:numPr>
      </w:pPr>
      <w:r>
        <w:lastRenderedPageBreak/>
        <w:t>Instruction To Tenderers</w:t>
      </w:r>
    </w:p>
    <w:p w14:paraId="2657FD76" w14:textId="6E29D236" w:rsidR="00BD266A" w:rsidRDefault="00206AED" w:rsidP="00BD266A">
      <w:r>
        <w:t xml:space="preserve">The Council of The Isles of Scilly </w:t>
      </w:r>
      <w:r w:rsidR="00BD266A">
        <w:t>(</w:t>
      </w:r>
      <w:proofErr w:type="spellStart"/>
      <w:r>
        <w:t>CIoS</w:t>
      </w:r>
      <w:proofErr w:type="spellEnd"/>
      <w:r w:rsidR="00BD266A">
        <w:t xml:space="preserve">) wish to appoint a </w:t>
      </w:r>
      <w:r w:rsidR="005F225F">
        <w:t>Single</w:t>
      </w:r>
      <w:r>
        <w:t xml:space="preserve"> </w:t>
      </w:r>
      <w:r w:rsidR="00BD266A">
        <w:t>Main Contractor for the work</w:t>
      </w:r>
      <w:r w:rsidR="00A278C7">
        <w:t xml:space="preserve">s specified in the Council’s contract notice reference number: </w:t>
      </w:r>
      <w:proofErr w:type="spellStart"/>
      <w:r w:rsidR="00A278C7">
        <w:t>PoW_BR</w:t>
      </w:r>
      <w:proofErr w:type="spellEnd"/>
      <w:r w:rsidR="00A278C7">
        <w:t xml:space="preserve"> 15112022</w:t>
      </w:r>
    </w:p>
    <w:p w14:paraId="18A36C17" w14:textId="77777777" w:rsidR="00BD266A" w:rsidRDefault="00BD266A" w:rsidP="00BD266A">
      <w:r>
        <w:t>The tender will follow a two stage process.</w:t>
      </w:r>
    </w:p>
    <w:p w14:paraId="50766820" w14:textId="77777777" w:rsidR="00BD266A" w:rsidRDefault="00BD266A" w:rsidP="00BD266A">
      <w:pPr>
        <w:rPr>
          <w:b/>
        </w:rPr>
      </w:pPr>
      <w:r w:rsidRPr="00BF5005">
        <w:rPr>
          <w:b/>
        </w:rPr>
        <w:t>Stage 1 Tender</w:t>
      </w:r>
    </w:p>
    <w:p w14:paraId="69856F2F" w14:textId="2A4D4E87" w:rsidR="00BD266A" w:rsidRDefault="00BD266A" w:rsidP="00BD266A">
      <w:r>
        <w:t>The Stage 1 Tender will be evaluated on the basis of Price. Part 4</w:t>
      </w:r>
      <w:r w:rsidR="00A278C7">
        <w:t>a</w:t>
      </w:r>
      <w:r>
        <w:t xml:space="preserve"> of this doc</w:t>
      </w:r>
      <w:r w:rsidR="00A278C7">
        <w:t>ument contains a number of pass/fail questions within the standard selection questionnaire</w:t>
      </w:r>
      <w:r>
        <w:t>. Based upon the submissions at Stage 1 a preferred Contractor will be selected to provide preconstruction services.</w:t>
      </w:r>
    </w:p>
    <w:p w14:paraId="3F075CEE" w14:textId="2BAEBDFF" w:rsidR="00BD266A" w:rsidRDefault="00BD266A" w:rsidP="00BD266A">
      <w:r>
        <w:t xml:space="preserve">The Employer will appoint a Contractor on the basis of a Pre-Construction Agreement and the Pre-Construction Services set out in Part 3 of this document. The successful Contractor will receive an initial instruction to work collaboratively with the Employer’s Consultant team during the preconstruction stage to fulfil these duties with a view to being awarded the underlying </w:t>
      </w:r>
      <w:r w:rsidR="00A278C7">
        <w:t>construction</w:t>
      </w:r>
      <w:r>
        <w:t xml:space="preserve"> contract. </w:t>
      </w:r>
    </w:p>
    <w:p w14:paraId="1884DDCC" w14:textId="77777777" w:rsidR="00BD266A" w:rsidRDefault="00BD266A" w:rsidP="00BD266A">
      <w:r>
        <w:t xml:space="preserve">The Stage 1 Tender is for the works described in this document. Your return shall conform to the requirements set out in these documents and shall be exclusive of Value Added Tax (VAT). </w:t>
      </w:r>
    </w:p>
    <w:p w14:paraId="3C3D8B97" w14:textId="77777777" w:rsidR="00BD266A" w:rsidRDefault="00BD266A" w:rsidP="00BD266A">
      <w:r>
        <w:t>The First Stage prices shall include for the following:-</w:t>
      </w:r>
    </w:p>
    <w:p w14:paraId="2020E757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Stage 2 Tender Deliverables</w:t>
      </w:r>
    </w:p>
    <w:p w14:paraId="2957B306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Main Contractor’s Preliminaries</w:t>
      </w:r>
    </w:p>
    <w:p w14:paraId="247BAC6C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Main Contractor’s Head Office Overheads.</w:t>
      </w:r>
    </w:p>
    <w:p w14:paraId="37926A66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Main Contractor’s Profit.</w:t>
      </w:r>
    </w:p>
    <w:p w14:paraId="0708A99E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Main Contractor’s Risk Allowances.</w:t>
      </w:r>
    </w:p>
    <w:p w14:paraId="725FCEB7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Contract Conditions</w:t>
      </w:r>
    </w:p>
    <w:p w14:paraId="608A24C9" w14:textId="77777777" w:rsidR="00BD266A" w:rsidRDefault="00BD266A" w:rsidP="00BD266A">
      <w:r>
        <w:t>The Contractor is to include a provision for risk of financial loss with respect to all items for which the Contractor has no entitlement under the contract. Typical examples include:-</w:t>
      </w:r>
    </w:p>
    <w:p w14:paraId="2EB218D9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Sub-Contractor insolvency</w:t>
      </w:r>
    </w:p>
    <w:p w14:paraId="017010E8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General sub-contracting risks (resourcing, quality, programme etc)</w:t>
      </w:r>
    </w:p>
    <w:p w14:paraId="4345401D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Quantification risk (where Without Quantities contract used or elements of the tendered work are based upon specification and drawings)</w:t>
      </w:r>
    </w:p>
    <w:p w14:paraId="52B97C57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Pricing errors</w:t>
      </w:r>
    </w:p>
    <w:p w14:paraId="30E3F8D0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Inflation</w:t>
      </w:r>
    </w:p>
    <w:p w14:paraId="34CD09EC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Final Account settlement and claims</w:t>
      </w:r>
    </w:p>
    <w:p w14:paraId="39026BB7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Design errors (for Contractor Designed sections of the work)</w:t>
      </w:r>
    </w:p>
    <w:p w14:paraId="2CEB222D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Site errors (where Contractors responsibility)</w:t>
      </w:r>
    </w:p>
    <w:p w14:paraId="538AD1E4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Contract over-run and delay damages</w:t>
      </w:r>
    </w:p>
    <w:p w14:paraId="0FA304DA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General uninsurable risks</w:t>
      </w:r>
    </w:p>
    <w:p w14:paraId="7BFDDDAF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Defective work</w:t>
      </w:r>
    </w:p>
    <w:p w14:paraId="552E6F25" w14:textId="77777777" w:rsidR="00BD266A" w:rsidRDefault="00BD266A" w:rsidP="00BD266A">
      <w:pPr>
        <w:pStyle w:val="ListParagraph"/>
        <w:numPr>
          <w:ilvl w:val="0"/>
          <w:numId w:val="33"/>
        </w:numPr>
      </w:pPr>
      <w:r>
        <w:t>Site constraints risks (as detailed in the Preliminaries)</w:t>
      </w:r>
    </w:p>
    <w:p w14:paraId="716ABFEC" w14:textId="19B929D5" w:rsidR="00BD266A" w:rsidRDefault="00BD266A" w:rsidP="00BD266A">
      <w:r>
        <w:t xml:space="preserve">The Contractor is required to complete the standard selection questionnaire in part </w:t>
      </w:r>
      <w:r w:rsidR="00EC1388">
        <w:t>4a</w:t>
      </w:r>
      <w:r>
        <w:t>. This is a pass/fail requirement.</w:t>
      </w:r>
    </w:p>
    <w:p w14:paraId="2751A6A4" w14:textId="77777777" w:rsidR="00BD266A" w:rsidRDefault="00BD266A" w:rsidP="00BD266A"/>
    <w:p w14:paraId="02729642" w14:textId="77777777" w:rsidR="00BD266A" w:rsidRDefault="00BD266A" w:rsidP="00BD266A"/>
    <w:p w14:paraId="00FB09B1" w14:textId="77777777" w:rsidR="00BD266A" w:rsidRDefault="00BD266A" w:rsidP="00BD266A">
      <w:r>
        <w:lastRenderedPageBreak/>
        <w:t>Tenders are to be provided on the basis of:</w:t>
      </w:r>
    </w:p>
    <w:p w14:paraId="1E2C2F1E" w14:textId="42C8BD59" w:rsidR="00BD266A" w:rsidRDefault="00BD266A" w:rsidP="00BD266A">
      <w:pPr>
        <w:pStyle w:val="Heading2NoNumb"/>
        <w:numPr>
          <w:ilvl w:val="0"/>
          <w:numId w:val="34"/>
        </w:numPr>
        <w:tabs>
          <w:tab w:val="num" w:pos="360"/>
        </w:tabs>
        <w:ind w:left="0" w:firstLine="0"/>
      </w:pPr>
      <w:bookmarkStart w:id="2" w:name="_Toc133579636"/>
      <w:r w:rsidRPr="00A278C7">
        <w:rPr>
          <w:b w:val="0"/>
        </w:rPr>
        <w:t>JCT Intermediate</w:t>
      </w:r>
      <w:r w:rsidR="00A278C7" w:rsidRPr="00A278C7">
        <w:rPr>
          <w:b w:val="0"/>
        </w:rPr>
        <w:t xml:space="preserve"> Building</w:t>
      </w:r>
      <w:r w:rsidRPr="00A278C7">
        <w:rPr>
          <w:b w:val="0"/>
        </w:rPr>
        <w:t xml:space="preserve"> Contract </w:t>
      </w:r>
      <w:bookmarkEnd w:id="2"/>
      <w:r w:rsidR="00A278C7">
        <w:rPr>
          <w:b w:val="0"/>
        </w:rPr>
        <w:t>(with Contractor’s Design) 2016.</w:t>
      </w:r>
    </w:p>
    <w:p w14:paraId="201855DC" w14:textId="77777777" w:rsidR="00BD266A" w:rsidRDefault="00BD266A" w:rsidP="00BD266A">
      <w:pPr>
        <w:pStyle w:val="Heading2NoNumb"/>
      </w:pPr>
      <w:bookmarkStart w:id="3" w:name="_Toc133579637"/>
      <w:r>
        <w:t>Stage 2 Tender</w:t>
      </w:r>
      <w:bookmarkEnd w:id="3"/>
    </w:p>
    <w:p w14:paraId="60A2A918" w14:textId="77777777" w:rsidR="00BD266A" w:rsidRDefault="00BD266A" w:rsidP="00BD266A">
      <w:pPr>
        <w:pStyle w:val="Heading2NoNumb"/>
      </w:pPr>
      <w:bookmarkStart w:id="4" w:name="_Toc133579638"/>
      <w:r w:rsidRPr="003667C2">
        <w:rPr>
          <w:b w:val="0"/>
        </w:rPr>
        <w:t>Acceptance by The Employer of the Stage 2 Tender Submission (negotiated tender) and the award of the works in the underlying contract as referred to in Part 2.</w:t>
      </w:r>
      <w:bookmarkEnd w:id="4"/>
    </w:p>
    <w:p w14:paraId="1747F5BF" w14:textId="0DD08611" w:rsidR="00BD266A" w:rsidRPr="00BD266A" w:rsidRDefault="00BD266A" w:rsidP="00BD266A">
      <w:pPr>
        <w:sectPr w:rsidR="00BD266A" w:rsidRPr="00BD266A" w:rsidSect="00A95AB1">
          <w:footerReference w:type="default" r:id="rId16"/>
          <w:pgSz w:w="11906" w:h="16838" w:code="9"/>
          <w:pgMar w:top="1134" w:right="1134" w:bottom="1559" w:left="1701" w:header="709" w:footer="454" w:gutter="0"/>
          <w:pgNumType w:start="1"/>
          <w:cols w:space="708"/>
          <w:docGrid w:linePitch="360"/>
        </w:sectPr>
      </w:pPr>
    </w:p>
    <w:p w14:paraId="3EAB62A0" w14:textId="77777777" w:rsidR="0098684F" w:rsidRPr="002468EB" w:rsidRDefault="0098684F" w:rsidP="002468EB">
      <w:bookmarkStart w:id="5" w:name="bmkBackPage"/>
      <w:bookmarkEnd w:id="5"/>
    </w:p>
    <w:sectPr w:rsidR="0098684F" w:rsidRPr="002468EB" w:rsidSect="00A95AB1">
      <w:headerReference w:type="default" r:id="rId17"/>
      <w:footerReference w:type="default" r:id="rId18"/>
      <w:pgSz w:w="11906" w:h="16838" w:code="9"/>
      <w:pgMar w:top="1134" w:right="1134" w:bottom="1559" w:left="170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8EF0A" w14:textId="77777777" w:rsidR="00BD266A" w:rsidRDefault="00BD266A" w:rsidP="007F7A4C">
      <w:pPr>
        <w:spacing w:after="0" w:line="240" w:lineRule="auto"/>
      </w:pPr>
      <w:r>
        <w:separator/>
      </w:r>
    </w:p>
  </w:endnote>
  <w:endnote w:type="continuationSeparator" w:id="0">
    <w:p w14:paraId="51D08F4C" w14:textId="77777777" w:rsidR="00BD266A" w:rsidRDefault="00BD266A" w:rsidP="007F7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05550" w14:textId="77777777" w:rsidR="00BD266A" w:rsidRDefault="00BD26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EAC59" w14:textId="77777777" w:rsidR="00F7619B" w:rsidRDefault="00F7619B">
    <w:pPr>
      <w:pStyle w:val="Footer"/>
    </w:pPr>
  </w:p>
  <w:tbl>
    <w:tblPr>
      <w:tblStyle w:val="TableGrid"/>
      <w:tblW w:w="5000" w:type="pct"/>
      <w:tblBorders>
        <w:top w:val="single" w:sz="4" w:space="0" w:color="B5123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9"/>
      <w:gridCol w:w="3402"/>
    </w:tblGrid>
    <w:tr w:rsidR="00F7619B" w:rsidRPr="008839C5" w14:paraId="0C201F4D" w14:textId="77777777" w:rsidTr="0074755F">
      <w:tc>
        <w:tcPr>
          <w:tcW w:w="3125" w:type="pct"/>
        </w:tcPr>
        <w:p w14:paraId="0BD686C9" w14:textId="5D072A67" w:rsidR="00F7619B" w:rsidRPr="00CB1B34" w:rsidRDefault="00F7619B" w:rsidP="00F53CC6">
          <w:pPr>
            <w:pStyle w:val="FooterBold"/>
          </w:pPr>
          <w:r w:rsidRPr="00A1673D">
            <w:fldChar w:fldCharType="begin"/>
          </w:r>
          <w:r w:rsidRPr="0048252E">
            <w:instrText xml:space="preserve"> IF </w:instrText>
          </w:r>
          <w:r>
            <w:fldChar w:fldCharType="begin"/>
          </w:r>
          <w:r w:rsidRPr="0048252E">
            <w:instrText xml:space="preserve"> DOCVARIABLE  FConfidentiality  \* MERGEFORMAT </w:instrText>
          </w:r>
          <w:r>
            <w:fldChar w:fldCharType="separate"/>
          </w:r>
          <w:r w:rsidR="005F225F" w:rsidRPr="005F225F">
            <w:rPr>
              <w:bCs/>
              <w:lang w:val="en-US"/>
            </w:rPr>
            <w:instrText>Private</w:instrText>
          </w:r>
          <w:r w:rsidR="005F225F">
            <w:instrText xml:space="preserve"> and confidential</w:instrText>
          </w:r>
          <w:r>
            <w:fldChar w:fldCharType="end"/>
          </w:r>
          <w:r w:rsidRPr="0048252E">
            <w:instrText xml:space="preserve"> = "Error! No document variable supplied." " " </w:instrText>
          </w:r>
          <w:r>
            <w:fldChar w:fldCharType="begin"/>
          </w:r>
          <w:r w:rsidRPr="0048252E">
            <w:instrText xml:space="preserve"> DOCVARIABLE  FConfidentiality \* MERGEFORMAT </w:instrText>
          </w:r>
          <w:r>
            <w:fldChar w:fldCharType="separate"/>
          </w:r>
          <w:r w:rsidR="005F225F">
            <w:instrText>Private and confidential</w:instrText>
          </w:r>
          <w:r>
            <w:fldChar w:fldCharType="end"/>
          </w:r>
          <w:r w:rsidRPr="0048252E">
            <w:instrText xml:space="preserve"> \* MERGEFORMAT </w:instrText>
          </w:r>
          <w:r w:rsidRPr="00A1673D">
            <w:fldChar w:fldCharType="separate"/>
          </w:r>
          <w:r w:rsidR="005F225F">
            <w:rPr>
              <w:noProof/>
            </w:rPr>
            <w:t>Private and confidential</w:t>
          </w:r>
          <w:r w:rsidRPr="00A1673D">
            <w:fldChar w:fldCharType="end"/>
          </w:r>
        </w:p>
        <w:p w14:paraId="3FFD8631" w14:textId="751DD698" w:rsidR="00F7619B" w:rsidRDefault="00F7619B" w:rsidP="00F53CC6">
          <w:pPr>
            <w:pStyle w:val="Footer"/>
          </w:pPr>
          <w:r w:rsidRPr="00A1673D">
            <w:fldChar w:fldCharType="begin"/>
          </w:r>
          <w:r w:rsidRPr="0048252E">
            <w:instrText xml:space="preserve"> IF </w:instrText>
          </w:r>
          <w:r>
            <w:fldChar w:fldCharType="begin"/>
          </w:r>
          <w:r>
            <w:instrText xml:space="preserve"> DOCVARIABLE  FText</w:instrText>
          </w:r>
          <w:r w:rsidRPr="0048252E">
            <w:instrText xml:space="preserve">  \* MERGEFORMAT </w:instrText>
          </w:r>
          <w:r>
            <w:fldChar w:fldCharType="separate"/>
          </w:r>
          <w:r w:rsidR="005F225F" w:rsidRPr="005F225F">
            <w:rPr>
              <w:b/>
              <w:bCs/>
              <w:lang w:val="en-US"/>
            </w:rPr>
            <w:instrText>4101565   Part 1 -</w:instrText>
          </w:r>
          <w:r w:rsidR="005F225F">
            <w:instrText xml:space="preserve"> Invitation To Tender</w:instrText>
          </w:r>
          <w:r>
            <w:fldChar w:fldCharType="end"/>
          </w:r>
          <w:r w:rsidRPr="0048252E">
            <w:instrText xml:space="preserve"> = "Error! No document variable supplied." " " </w:instrText>
          </w:r>
          <w:r>
            <w:fldChar w:fldCharType="begin"/>
          </w:r>
          <w:r w:rsidRPr="0048252E">
            <w:instrText xml:space="preserve"> DOCVARIABLE  F</w:instrText>
          </w:r>
          <w:r>
            <w:instrText>Text</w:instrText>
          </w:r>
          <w:r w:rsidRPr="0048252E">
            <w:instrText xml:space="preserve"> \* MERGEFORMAT </w:instrText>
          </w:r>
          <w:r>
            <w:fldChar w:fldCharType="separate"/>
          </w:r>
          <w:r w:rsidR="005F225F">
            <w:instrText>4101565   Part 1 - Invitation To Tender</w:instrText>
          </w:r>
          <w:r>
            <w:fldChar w:fldCharType="end"/>
          </w:r>
          <w:r w:rsidRPr="0048252E">
            <w:instrText xml:space="preserve"> \* MERGEFORMAT </w:instrText>
          </w:r>
          <w:r w:rsidRPr="00A1673D">
            <w:fldChar w:fldCharType="separate"/>
          </w:r>
          <w:r w:rsidR="005F225F">
            <w:rPr>
              <w:noProof/>
            </w:rPr>
            <w:t>4101565   Part 1 - Invitation To Tender</w:t>
          </w:r>
          <w:r w:rsidRPr="00A1673D">
            <w:fldChar w:fldCharType="end"/>
          </w:r>
        </w:p>
        <w:p w14:paraId="7C11CFFA" w14:textId="693CF292" w:rsidR="00F7619B" w:rsidRDefault="00A278C7" w:rsidP="00F53CC6">
          <w:pPr>
            <w:pStyle w:val="FooterFileName"/>
          </w:pPr>
          <w:fldSimple w:instr=" FILENAME  \p  \* MERGEFORMAT ">
            <w:r w:rsidR="005F225F">
              <w:t>J:\Jobs\4101565 CIOS Housing Maintenance Delivery 19_20\Off Island Toilets and Fire Stations\Invitiation to Tender Documents - 2 Stage Tenders\1 - Part 1, 2, 3\CIoS - Off Site Toilets &amp; Fire Stations - Part 1 - Instruction To Tenderers.docx</w:t>
            </w:r>
          </w:fldSimple>
        </w:p>
      </w:tc>
      <w:tc>
        <w:tcPr>
          <w:tcW w:w="1875" w:type="pct"/>
        </w:tcPr>
        <w:p w14:paraId="5264A347" w14:textId="77777777" w:rsidR="00F7619B" w:rsidRDefault="00F7619B" w:rsidP="000179C8">
          <w:pPr>
            <w:pStyle w:val="Footer"/>
            <w:jc w:val="right"/>
          </w:pPr>
        </w:p>
        <w:p w14:paraId="79D8C590" w14:textId="77777777" w:rsidR="00F7619B" w:rsidRPr="00426219" w:rsidRDefault="00F7619B" w:rsidP="008D258A">
          <w:pPr>
            <w:pStyle w:val="Footer"/>
            <w:jc w:val="right"/>
          </w:pPr>
          <w:r w:rsidRPr="00426219">
            <w:t>www.curriebrown.com</w:t>
          </w:r>
          <w:r w:rsidRPr="00426219">
            <w:rPr>
              <w:color w:val="B51233"/>
            </w:rPr>
            <w:t xml:space="preserve"> | </w:t>
          </w:r>
          <w:r>
            <w:t>contents</w:t>
          </w:r>
        </w:p>
      </w:tc>
    </w:tr>
  </w:tbl>
  <w:p w14:paraId="475D755C" w14:textId="77777777" w:rsidR="00F7619B" w:rsidRPr="00426219" w:rsidRDefault="00F7619B" w:rsidP="00A95AB1">
    <w:pPr>
      <w:pStyle w:val="FooterSmal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EEF9" w14:textId="77777777" w:rsidR="00F7619B" w:rsidRDefault="00F7619B">
    <w:pPr>
      <w:pStyle w:val="Footer"/>
    </w:pPr>
    <w:r>
      <w:rPr>
        <w:noProof/>
        <w:lang w:eastAsia="en-GB"/>
      </w:rPr>
      <w:drawing>
        <wp:anchor distT="0" distB="0" distL="114300" distR="114300" simplePos="0" relativeHeight="251659264" behindDoc="1" locked="1" layoutInCell="1" allowOverlap="1" wp14:anchorId="3C9E643A" wp14:editId="2377CE81">
          <wp:simplePos x="0" y="0"/>
          <wp:positionH relativeFrom="page">
            <wp:posOffset>4723765</wp:posOffset>
          </wp:positionH>
          <wp:positionV relativeFrom="page">
            <wp:posOffset>8914765</wp:posOffset>
          </wp:positionV>
          <wp:extent cx="2257200" cy="5004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rie &amp; Brown logo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7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1EC9E" w14:textId="77777777" w:rsidR="00F7619B" w:rsidRDefault="00F7619B">
    <w:pPr>
      <w:pStyle w:val="Footer"/>
    </w:pPr>
  </w:p>
  <w:tbl>
    <w:tblPr>
      <w:tblStyle w:val="TableGrid"/>
      <w:tblW w:w="5000" w:type="pct"/>
      <w:tblBorders>
        <w:top w:val="single" w:sz="4" w:space="0" w:color="B5123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9"/>
      <w:gridCol w:w="3402"/>
    </w:tblGrid>
    <w:tr w:rsidR="00F7619B" w:rsidRPr="008839C5" w14:paraId="58B6097D" w14:textId="77777777" w:rsidTr="0074755F">
      <w:tc>
        <w:tcPr>
          <w:tcW w:w="3125" w:type="pct"/>
        </w:tcPr>
        <w:p w14:paraId="4EAF3B38" w14:textId="7857FBDD" w:rsidR="00F7619B" w:rsidRPr="00CB1B34" w:rsidRDefault="00F7619B" w:rsidP="00F53CC6">
          <w:pPr>
            <w:pStyle w:val="FooterBold"/>
          </w:pPr>
          <w:r w:rsidRPr="00A1673D">
            <w:fldChar w:fldCharType="begin"/>
          </w:r>
          <w:r w:rsidRPr="0048252E">
            <w:instrText xml:space="preserve"> IF </w:instrText>
          </w:r>
          <w:r>
            <w:fldChar w:fldCharType="begin"/>
          </w:r>
          <w:r w:rsidRPr="0048252E">
            <w:instrText xml:space="preserve"> DOCVARIABLE  FConfidentiality  \* MERGEFORMAT </w:instrText>
          </w:r>
          <w:r>
            <w:fldChar w:fldCharType="separate"/>
          </w:r>
          <w:r w:rsidR="005F225F" w:rsidRPr="005F225F">
            <w:rPr>
              <w:bCs/>
              <w:lang w:val="en-US"/>
            </w:rPr>
            <w:instrText>Private</w:instrText>
          </w:r>
          <w:r w:rsidR="005F225F">
            <w:instrText xml:space="preserve"> and confidential</w:instrText>
          </w:r>
          <w:r>
            <w:fldChar w:fldCharType="end"/>
          </w:r>
          <w:r w:rsidRPr="0048252E">
            <w:instrText xml:space="preserve"> = "Error! No document variable supplied." " " </w:instrText>
          </w:r>
          <w:r>
            <w:fldChar w:fldCharType="begin"/>
          </w:r>
          <w:r w:rsidRPr="0048252E">
            <w:instrText xml:space="preserve"> DOCVARIABLE  FConfidentiality \* MERGEFORMAT </w:instrText>
          </w:r>
          <w:r>
            <w:fldChar w:fldCharType="separate"/>
          </w:r>
          <w:r w:rsidR="005F225F">
            <w:instrText>Private and confidential</w:instrText>
          </w:r>
          <w:r>
            <w:fldChar w:fldCharType="end"/>
          </w:r>
          <w:r w:rsidRPr="0048252E">
            <w:instrText xml:space="preserve"> \* MERGEFORMAT </w:instrText>
          </w:r>
          <w:r w:rsidRPr="00A1673D">
            <w:fldChar w:fldCharType="separate"/>
          </w:r>
          <w:r w:rsidR="005F225F">
            <w:rPr>
              <w:noProof/>
            </w:rPr>
            <w:t>Private and confidential</w:t>
          </w:r>
          <w:r w:rsidRPr="00A1673D">
            <w:fldChar w:fldCharType="end"/>
          </w:r>
        </w:p>
        <w:p w14:paraId="337FBAAC" w14:textId="36D01AC7" w:rsidR="00F7619B" w:rsidRDefault="00F7619B" w:rsidP="00F53CC6">
          <w:pPr>
            <w:pStyle w:val="Footer"/>
          </w:pPr>
          <w:r w:rsidRPr="00A1673D">
            <w:fldChar w:fldCharType="begin"/>
          </w:r>
          <w:r w:rsidRPr="0048252E">
            <w:instrText xml:space="preserve"> IF </w:instrText>
          </w:r>
          <w:r>
            <w:fldChar w:fldCharType="begin"/>
          </w:r>
          <w:r>
            <w:instrText xml:space="preserve"> DOCVARIABLE  FText</w:instrText>
          </w:r>
          <w:r w:rsidRPr="0048252E">
            <w:instrText xml:space="preserve">  \* MERGEFORMAT </w:instrText>
          </w:r>
          <w:r>
            <w:fldChar w:fldCharType="separate"/>
          </w:r>
          <w:r w:rsidR="005F225F" w:rsidRPr="005F225F">
            <w:rPr>
              <w:b/>
              <w:bCs/>
              <w:lang w:val="en-US"/>
            </w:rPr>
            <w:instrText>4101565   Part 1 -</w:instrText>
          </w:r>
          <w:r w:rsidR="005F225F">
            <w:instrText xml:space="preserve"> Invitation To Tender</w:instrText>
          </w:r>
          <w:r>
            <w:fldChar w:fldCharType="end"/>
          </w:r>
          <w:r w:rsidRPr="0048252E">
            <w:instrText xml:space="preserve"> = "Error! No document variable supplied." " " </w:instrText>
          </w:r>
          <w:r>
            <w:fldChar w:fldCharType="begin"/>
          </w:r>
          <w:r w:rsidRPr="0048252E">
            <w:instrText xml:space="preserve"> DOCVARIABLE  F</w:instrText>
          </w:r>
          <w:r>
            <w:instrText>Text</w:instrText>
          </w:r>
          <w:r w:rsidRPr="0048252E">
            <w:instrText xml:space="preserve"> \* MERGEFORMAT </w:instrText>
          </w:r>
          <w:r>
            <w:fldChar w:fldCharType="separate"/>
          </w:r>
          <w:r w:rsidR="005F225F">
            <w:instrText>4101565   Part 1 - Invitation To Tender</w:instrText>
          </w:r>
          <w:r>
            <w:fldChar w:fldCharType="end"/>
          </w:r>
          <w:r w:rsidRPr="0048252E">
            <w:instrText xml:space="preserve"> \* MERGEFORMAT </w:instrText>
          </w:r>
          <w:r w:rsidRPr="00A1673D">
            <w:fldChar w:fldCharType="separate"/>
          </w:r>
          <w:r w:rsidR="005F225F">
            <w:rPr>
              <w:noProof/>
            </w:rPr>
            <w:t>4101565   Part 1 - Invitation To Tender</w:t>
          </w:r>
          <w:r w:rsidRPr="00A1673D">
            <w:fldChar w:fldCharType="end"/>
          </w:r>
        </w:p>
        <w:p w14:paraId="46291E78" w14:textId="612C95F8" w:rsidR="00F7619B" w:rsidRDefault="00A278C7" w:rsidP="00F53CC6">
          <w:pPr>
            <w:pStyle w:val="FooterFileName"/>
          </w:pPr>
          <w:fldSimple w:instr=" FILENAME  \p  \* MERGEFORMAT ">
            <w:r w:rsidR="005F225F">
              <w:t>J:\Jobs\4101565 CIOS Housing Maintenance Delivery 19_20\Off Island Toilets and Fire Stations\Invitiation to Tender Documents - 2 Stage Tenders\1 - Part 1, 2, 3\CIoS - Off Site Toilets &amp; Fire Stations - Part 1 - Instruction To Tenderers.docx</w:t>
            </w:r>
          </w:fldSimple>
        </w:p>
      </w:tc>
      <w:tc>
        <w:tcPr>
          <w:tcW w:w="1875" w:type="pct"/>
        </w:tcPr>
        <w:p w14:paraId="3282AE19" w14:textId="77777777" w:rsidR="00F7619B" w:rsidRDefault="00F7619B" w:rsidP="000179C8">
          <w:pPr>
            <w:pStyle w:val="Footer"/>
            <w:jc w:val="right"/>
          </w:pPr>
        </w:p>
        <w:p w14:paraId="5A5DBA04" w14:textId="77777777" w:rsidR="00F7619B" w:rsidRPr="00426219" w:rsidRDefault="00F7619B" w:rsidP="008D258A">
          <w:pPr>
            <w:pStyle w:val="Footer"/>
            <w:jc w:val="right"/>
          </w:pPr>
          <w:r w:rsidRPr="00426219">
            <w:t>www.curriebrown.com</w:t>
          </w:r>
          <w:r w:rsidRPr="00426219">
            <w:rPr>
              <w:color w:val="B51233"/>
            </w:rPr>
            <w:t xml:space="preserve"> | </w:t>
          </w: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A08DD">
            <w:rPr>
              <w:noProof/>
            </w:rPr>
            <w:t>1</w:t>
          </w:r>
          <w:r>
            <w:fldChar w:fldCharType="end"/>
          </w:r>
        </w:p>
      </w:tc>
    </w:tr>
  </w:tbl>
  <w:p w14:paraId="5A96D8AD" w14:textId="77777777" w:rsidR="00F7619B" w:rsidRPr="00426219" w:rsidRDefault="00F7619B" w:rsidP="00A95AB1">
    <w:pPr>
      <w:pStyle w:val="FooterSmall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2F58" w14:textId="77777777" w:rsidR="005F225F" w:rsidRDefault="005F225F" w:rsidP="001937A0">
    <w:pPr>
      <w:pStyle w:val="CDFooterAddress"/>
      <w:spacing w:after="120"/>
      <w:ind w:right="-113"/>
    </w:pPr>
    <w:r>
      <w:rPr>
        <w:noProof/>
        <w:lang w:eastAsia="en-GB"/>
      </w:rPr>
      <w:drawing>
        <wp:inline distT="0" distB="0" distL="0" distR="0" wp14:anchorId="1107C587" wp14:editId="723195D8">
          <wp:extent cx="2257200" cy="50040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rie &amp; Brown logo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7200" cy="50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8CE218" w14:textId="77777777" w:rsidR="005F225F" w:rsidRDefault="005F225F" w:rsidP="001937A0">
    <w:pPr>
      <w:pStyle w:val="CDFooterAddress"/>
    </w:pPr>
    <w:bookmarkStart w:id="6" w:name="bmkCBOfficeDetails"/>
    <w:r>
      <w:t>Currie &amp; Brown UK Limited</w:t>
    </w:r>
  </w:p>
  <w:p w14:paraId="3FECADBA" w14:textId="77777777" w:rsidR="005F225F" w:rsidRDefault="005F225F" w:rsidP="001937A0">
    <w:pPr>
      <w:pStyle w:val="CDFooterAddress"/>
    </w:pPr>
    <w:r>
      <w:t>Kensington Court, Woodwater Park, Pynes Hill, Exeter, Devon, EX2 5TY</w:t>
    </w:r>
  </w:p>
  <w:p w14:paraId="0412D603" w14:textId="77777777" w:rsidR="005F225F" w:rsidRDefault="005F225F" w:rsidP="001937A0">
    <w:pPr>
      <w:pStyle w:val="CDFooterAddress"/>
    </w:pPr>
    <w:r>
      <w:t xml:space="preserve">T </w:t>
    </w:r>
    <w:r w:rsidRPr="005F225F">
      <w:rPr>
        <w:rStyle w:val="charRed"/>
      </w:rPr>
      <w:t>|</w:t>
    </w:r>
    <w:r>
      <w:t xml:space="preserve"> +44(0)1392 813 040   E </w:t>
    </w:r>
    <w:r w:rsidRPr="005F225F">
      <w:rPr>
        <w:rStyle w:val="charRed"/>
      </w:rPr>
      <w:t>|</w:t>
    </w:r>
    <w:r>
      <w:t xml:space="preserve"> enquiries@curriebrown.com</w:t>
    </w:r>
  </w:p>
  <w:p w14:paraId="59978FCA" w14:textId="61A8D0C8" w:rsidR="005F225F" w:rsidRPr="00A95AB1" w:rsidRDefault="005F225F" w:rsidP="001937A0">
    <w:pPr>
      <w:pStyle w:val="CDFooterAddress"/>
    </w:pPr>
    <w:r>
      <w:t>www.curriebrown.com</w:t>
    </w:r>
    <w:bookmarkEnd w:id="6"/>
  </w:p>
  <w:p w14:paraId="267420AF" w14:textId="77777777" w:rsidR="005F225F" w:rsidRDefault="005F225F" w:rsidP="001937A0">
    <w:pPr>
      <w:pStyle w:val="FooterBold"/>
    </w:pPr>
  </w:p>
  <w:p w14:paraId="5016AD6B" w14:textId="77777777" w:rsidR="005F225F" w:rsidRPr="00AC4864" w:rsidRDefault="005F225F" w:rsidP="001937A0">
    <w:pPr>
      <w:pStyle w:val="FooterBol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F8923" w14:textId="77777777" w:rsidR="00BD266A" w:rsidRDefault="00BD266A" w:rsidP="007F7A4C">
      <w:pPr>
        <w:spacing w:after="0" w:line="240" w:lineRule="auto"/>
      </w:pPr>
      <w:r>
        <w:separator/>
      </w:r>
    </w:p>
  </w:footnote>
  <w:footnote w:type="continuationSeparator" w:id="0">
    <w:p w14:paraId="5F03E9E7" w14:textId="77777777" w:rsidR="00BD266A" w:rsidRDefault="00BD266A" w:rsidP="007F7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0F4A7" w14:textId="77777777" w:rsidR="00BD266A" w:rsidRDefault="00BD26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single" w:sz="4" w:space="0" w:color="B5123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1"/>
    </w:tblGrid>
    <w:tr w:rsidR="00F7619B" w14:paraId="5AE98E2E" w14:textId="77777777" w:rsidTr="0074755F">
      <w:tc>
        <w:tcPr>
          <w:tcW w:w="10204" w:type="dxa"/>
        </w:tcPr>
        <w:p w14:paraId="4C8453B5" w14:textId="10D49265" w:rsidR="00F7619B" w:rsidRDefault="00F7619B" w:rsidP="00097A92">
          <w:pPr>
            <w:pStyle w:val="Header"/>
          </w:pPr>
          <w:r w:rsidRPr="00A1673D">
            <w:fldChar w:fldCharType="begin"/>
          </w:r>
          <w:r w:rsidRPr="00380B8E">
            <w:instrText xml:space="preserve"> IF </w:instrText>
          </w:r>
          <w:r>
            <w:fldChar w:fldCharType="begin"/>
          </w:r>
          <w:r w:rsidRPr="00380B8E">
            <w:instrText xml:space="preserve"> DOCVARIABLE  HDocClient  \* MERGEFORMAT </w:instrText>
          </w:r>
          <w:r>
            <w:fldChar w:fldCharType="separate"/>
          </w:r>
          <w:r w:rsidR="005F225F" w:rsidRPr="005F225F">
            <w:rPr>
              <w:b/>
              <w:bCs/>
              <w:lang w:val="en-US"/>
            </w:rPr>
            <w:instrText>Council Of</w:instrText>
          </w:r>
          <w:r w:rsidR="005F225F">
            <w:instrText xml:space="preserve"> The Isles Of Scilly</w:instrText>
          </w:r>
          <w:r>
            <w:fldChar w:fldCharType="end"/>
          </w:r>
          <w:r w:rsidRPr="00380B8E">
            <w:instrText xml:space="preserve"> = "Error! No document variable supplied." " " </w:instrText>
          </w:r>
          <w:r>
            <w:fldChar w:fldCharType="begin"/>
          </w:r>
          <w:r w:rsidRPr="00380B8E">
            <w:instrText xml:space="preserve"> DOCVARIABLE  HDocClient \* MERGEFORMAT </w:instrText>
          </w:r>
          <w:r>
            <w:fldChar w:fldCharType="separate"/>
          </w:r>
          <w:r w:rsidR="005F225F">
            <w:instrText>Council Of The Isles Of Scilly</w:instrText>
          </w:r>
          <w:r>
            <w:fldChar w:fldCharType="end"/>
          </w:r>
          <w:r w:rsidRPr="00380B8E">
            <w:instrText xml:space="preserve"> \* MERGEFORMAT </w:instrText>
          </w:r>
          <w:r w:rsidRPr="00A1673D">
            <w:fldChar w:fldCharType="separate"/>
          </w:r>
          <w:r w:rsidR="005F225F">
            <w:rPr>
              <w:noProof/>
            </w:rPr>
            <w:t>Council Of The Isles Of Scilly</w:t>
          </w:r>
          <w:r w:rsidRPr="00A1673D">
            <w:fldChar w:fldCharType="end"/>
          </w:r>
        </w:p>
        <w:p w14:paraId="0B8C368D" w14:textId="4201A310" w:rsidR="00F7619B" w:rsidRDefault="00F7619B" w:rsidP="00380B8E">
          <w:pPr>
            <w:pStyle w:val="Header"/>
          </w:pPr>
          <w:r w:rsidRPr="00A1673D">
            <w:fldChar w:fldCharType="begin"/>
          </w:r>
          <w:r w:rsidRPr="00380B8E">
            <w:instrText xml:space="preserve"> IF </w:instrText>
          </w:r>
          <w:r>
            <w:fldChar w:fldCharType="begin"/>
          </w:r>
          <w:r w:rsidRPr="00380B8E">
            <w:instrText xml:space="preserve"> DOCVARIABLE  HDoc</w:instrText>
          </w:r>
          <w:r>
            <w:instrText>Title</w:instrText>
          </w:r>
          <w:r w:rsidRPr="00380B8E">
            <w:instrText xml:space="preserve">  \* MERGEFORMAT </w:instrText>
          </w:r>
          <w:r>
            <w:fldChar w:fldCharType="separate"/>
          </w:r>
          <w:r w:rsidR="005F225F">
            <w:instrText>Off Site Toilets &amp; Fire Stations</w:instrText>
          </w:r>
          <w:r>
            <w:fldChar w:fldCharType="end"/>
          </w:r>
          <w:r w:rsidRPr="00380B8E">
            <w:instrText xml:space="preserve"> = "Error! No document variable supplied." " " </w:instrText>
          </w:r>
          <w:r>
            <w:fldChar w:fldCharType="begin"/>
          </w:r>
          <w:r w:rsidRPr="00380B8E">
            <w:instrText xml:space="preserve"> DOCVARIABLE  HDoc</w:instrText>
          </w:r>
          <w:r>
            <w:instrText>Title</w:instrText>
          </w:r>
          <w:r w:rsidRPr="00380B8E">
            <w:instrText xml:space="preserve"> \* MERGEFORMAT </w:instrText>
          </w:r>
          <w:r>
            <w:fldChar w:fldCharType="separate"/>
          </w:r>
          <w:r w:rsidR="005F225F">
            <w:instrText>Off Site Toilets &amp; Fire Stations</w:instrText>
          </w:r>
          <w:r>
            <w:fldChar w:fldCharType="end"/>
          </w:r>
          <w:r w:rsidRPr="00380B8E">
            <w:instrText xml:space="preserve"> \* MERGEFORMAT </w:instrText>
          </w:r>
          <w:r w:rsidRPr="00A1673D">
            <w:fldChar w:fldCharType="separate"/>
          </w:r>
          <w:r w:rsidR="005F225F">
            <w:rPr>
              <w:noProof/>
            </w:rPr>
            <w:t>Off Site Toilets &amp; Fire Stations</w:t>
          </w:r>
          <w:r w:rsidRPr="00A1673D">
            <w:fldChar w:fldCharType="end"/>
          </w:r>
        </w:p>
        <w:p w14:paraId="1D157300" w14:textId="2AEC284E" w:rsidR="00F7619B" w:rsidRPr="00380B8E" w:rsidRDefault="00F7619B" w:rsidP="00062944">
          <w:pPr>
            <w:pStyle w:val="HeaderLast"/>
            <w:rPr>
              <w:lang w:val="en-GB"/>
            </w:rPr>
          </w:pPr>
          <w:r w:rsidRPr="00A1673D">
            <w:fldChar w:fldCharType="begin"/>
          </w:r>
          <w:r w:rsidRPr="00380B8E">
            <w:rPr>
              <w:lang w:val="en-GB"/>
            </w:rPr>
            <w:instrText xml:space="preserve"> IF </w:instrText>
          </w:r>
          <w:r>
            <w:fldChar w:fldCharType="begin"/>
          </w:r>
          <w:r w:rsidRPr="00380B8E">
            <w:rPr>
              <w:lang w:val="en-GB"/>
            </w:rPr>
            <w:instrText xml:space="preserve"> DOCVARIABLE  H</w:instrText>
          </w:r>
          <w:r>
            <w:rPr>
              <w:lang w:val="en-GB"/>
            </w:rPr>
            <w:instrText>Doc</w:instrText>
          </w:r>
          <w:r w:rsidRPr="00380B8E">
            <w:rPr>
              <w:lang w:val="en-GB"/>
            </w:rPr>
            <w:instrText xml:space="preserve">Date  \* MERGEFORMAT </w:instrText>
          </w:r>
          <w:r>
            <w:fldChar w:fldCharType="separate"/>
          </w:r>
          <w:r w:rsidR="005F225F" w:rsidRPr="005F225F">
            <w:rPr>
              <w:b/>
              <w:bCs/>
              <w:lang w:val="en-US"/>
            </w:rPr>
            <w:instrText>30 June</w:instrText>
          </w:r>
          <w:r w:rsidR="005F225F">
            <w:rPr>
              <w:lang w:val="en-GB"/>
            </w:rPr>
            <w:instrText xml:space="preserve"> 2023</w:instrText>
          </w:r>
          <w:r>
            <w:fldChar w:fldCharType="end"/>
          </w:r>
          <w:r w:rsidRPr="00380B8E">
            <w:rPr>
              <w:lang w:val="en-GB"/>
            </w:rPr>
            <w:instrText xml:space="preserve"> = "Error! No document variable supplied." " " </w:instrText>
          </w:r>
          <w:r>
            <w:fldChar w:fldCharType="begin"/>
          </w:r>
          <w:r w:rsidRPr="00380B8E">
            <w:rPr>
              <w:lang w:val="en-GB"/>
            </w:rPr>
            <w:instrText xml:space="preserve"> DOCVARIABLE  H</w:instrText>
          </w:r>
          <w:r>
            <w:rPr>
              <w:lang w:val="en-GB"/>
            </w:rPr>
            <w:instrText>Doc</w:instrText>
          </w:r>
          <w:r w:rsidRPr="00380B8E">
            <w:rPr>
              <w:lang w:val="en-GB"/>
            </w:rPr>
            <w:instrText xml:space="preserve">Date \* MERGEFORMAT </w:instrText>
          </w:r>
          <w:r>
            <w:fldChar w:fldCharType="separate"/>
          </w:r>
          <w:r w:rsidR="005F225F">
            <w:rPr>
              <w:lang w:val="en-GB"/>
            </w:rPr>
            <w:instrText>30 June 2023</w:instrText>
          </w:r>
          <w:r>
            <w:fldChar w:fldCharType="end"/>
          </w:r>
          <w:r w:rsidRPr="00380B8E">
            <w:rPr>
              <w:lang w:val="en-GB"/>
            </w:rPr>
            <w:instrText xml:space="preserve"> \* MERGEFORMAT </w:instrText>
          </w:r>
          <w:r w:rsidRPr="00A1673D">
            <w:fldChar w:fldCharType="separate"/>
          </w:r>
          <w:r w:rsidR="005F225F">
            <w:rPr>
              <w:lang w:val="en-GB"/>
            </w:rPr>
            <w:t>30 June 2023</w:t>
          </w:r>
          <w:r w:rsidRPr="00A1673D">
            <w:fldChar w:fldCharType="end"/>
          </w:r>
        </w:p>
      </w:tc>
    </w:tr>
  </w:tbl>
  <w:p w14:paraId="4D0069FB" w14:textId="77777777" w:rsidR="00F7619B" w:rsidRDefault="00F7619B" w:rsidP="00146882">
    <w:pPr>
      <w:pStyle w:val="HeaderSmall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B1659" w14:textId="77777777" w:rsidR="00F7619B" w:rsidRDefault="00F7619B" w:rsidP="009A1C9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3FA7242F" wp14:editId="0A23EE5A">
          <wp:simplePos x="0" y="0"/>
          <wp:positionH relativeFrom="column">
            <wp:posOffset>2815590</wp:posOffset>
          </wp:positionH>
          <wp:positionV relativeFrom="paragraph">
            <wp:posOffset>1597660</wp:posOffset>
          </wp:positionV>
          <wp:extent cx="1475740" cy="147574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740" cy="1475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1F7BACEB" wp14:editId="66A56C04">
          <wp:simplePos x="0" y="0"/>
          <wp:positionH relativeFrom="column">
            <wp:posOffset>1282065</wp:posOffset>
          </wp:positionH>
          <wp:positionV relativeFrom="paragraph">
            <wp:posOffset>1597660</wp:posOffset>
          </wp:positionV>
          <wp:extent cx="1475740" cy="147574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740" cy="1475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w:drawing>
        <wp:anchor distT="0" distB="0" distL="114300" distR="114300" simplePos="0" relativeHeight="251663360" behindDoc="0" locked="0" layoutInCell="1" allowOverlap="1" wp14:anchorId="732DBB94" wp14:editId="3C820CB6">
          <wp:simplePos x="0" y="0"/>
          <wp:positionH relativeFrom="column">
            <wp:posOffset>-260985</wp:posOffset>
          </wp:positionH>
          <wp:positionV relativeFrom="paragraph">
            <wp:posOffset>1597660</wp:posOffset>
          </wp:positionV>
          <wp:extent cx="1475740" cy="147574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740" cy="1475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2E63FA" wp14:editId="62BE610F">
              <wp:simplePos x="0" y="0"/>
              <wp:positionH relativeFrom="column">
                <wp:posOffset>4349115</wp:posOffset>
              </wp:positionH>
              <wp:positionV relativeFrom="paragraph">
                <wp:posOffset>1597660</wp:posOffset>
              </wp:positionV>
              <wp:extent cx="1475766" cy="1476634"/>
              <wp:effectExtent l="0" t="0" r="0" b="9525"/>
              <wp:wrapNone/>
              <wp:docPr id="26" name="Rectangle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5766" cy="1476634"/>
                      </a:xfrm>
                      <a:prstGeom prst="rect">
                        <a:avLst/>
                      </a:prstGeom>
                      <a:solidFill>
                        <a:srgbClr val="B51233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016D01C0" w14:textId="77777777" w:rsidR="00F7619B" w:rsidRDefault="00F7619B" w:rsidP="009A1C92">
                          <w:pPr>
                            <w:ind w:right="-259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42E63FA" id="Rectangle 26" o:spid="_x0000_s1026" style="position:absolute;margin-left:342.45pt;margin-top:125.8pt;width:116.2pt;height:116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" fillcolor="#b51233" stroked="f" strokeweight="1pt">
              <v:textbox>
                <w:txbxContent>
                  <w:p w14:paraId="016D01C0" w14:textId="77777777" w:rsidR="00F7619B" w:rsidRDefault="00F7619B" w:rsidP="009A1C92">
                    <w:pPr>
                      <w:ind w:right="-259"/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0796B" w14:textId="77777777" w:rsidR="00F7619B" w:rsidRPr="002468EB" w:rsidRDefault="00F7619B" w:rsidP="00246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4E2E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2D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323C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F472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3C44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F8FC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4ACC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BC91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98D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E0E5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D7CAB"/>
    <w:multiLevelType w:val="multilevel"/>
    <w:tmpl w:val="9476D800"/>
    <w:lvl w:ilvl="0">
      <w:start w:val="1"/>
      <w:numFmt w:val="decimal"/>
      <w:suff w:val="space"/>
      <w:lvlText w:val="%1.0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6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</w:abstractNum>
  <w:abstractNum w:abstractNumId="11" w15:restartNumberingAfterBreak="0">
    <w:nsid w:val="10036C33"/>
    <w:multiLevelType w:val="multilevel"/>
    <w:tmpl w:val="35D473E0"/>
    <w:numStyleLink w:val="NumbLstMain"/>
  </w:abstractNum>
  <w:abstractNum w:abstractNumId="12" w15:restartNumberingAfterBreak="0">
    <w:nsid w:val="17A00D69"/>
    <w:multiLevelType w:val="multilevel"/>
    <w:tmpl w:val="5122D6F2"/>
    <w:lvl w:ilvl="0">
      <w:start w:val="1"/>
      <w:numFmt w:val="decimal"/>
      <w:pStyle w:val="PhotoInfo"/>
      <w:lvlText w:val="Photo %1:"/>
      <w:lvlJc w:val="left"/>
      <w:pPr>
        <w:tabs>
          <w:tab w:val="num" w:pos="964"/>
        </w:tabs>
        <w:ind w:left="964" w:hanging="964"/>
      </w:pPr>
      <w:rPr>
        <w:b/>
        <w:i w:val="0"/>
        <w:sz w:val="17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15A33DB"/>
    <w:multiLevelType w:val="multilevel"/>
    <w:tmpl w:val="A1EA36A6"/>
    <w:styleLink w:val="NumbLstTableBullet"/>
    <w:lvl w:ilvl="0">
      <w:start w:val="1"/>
      <w:numFmt w:val="bullet"/>
      <w:pStyle w:val="TableBullet"/>
      <w:lvlText w:val="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B51233"/>
      </w:rPr>
    </w:lvl>
    <w:lvl w:ilvl="1">
      <w:start w:val="1"/>
      <w:numFmt w:val="bullet"/>
      <w:pStyle w:val="TableBulletSmall"/>
      <w:lvlText w:val=""/>
      <w:lvlJc w:val="left"/>
      <w:pPr>
        <w:tabs>
          <w:tab w:val="num" w:pos="284"/>
        </w:tabs>
        <w:ind w:left="284" w:hanging="227"/>
      </w:pPr>
      <w:rPr>
        <w:rFonts w:ascii="Wingdings" w:hAnsi="Wingdings" w:hint="default"/>
        <w:color w:val="B51233"/>
      </w:rPr>
    </w:lvl>
    <w:lvl w:ilvl="2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</w:abstractNum>
  <w:abstractNum w:abstractNumId="14" w15:restartNumberingAfterBreak="0">
    <w:nsid w:val="2A6638E0"/>
    <w:multiLevelType w:val="multilevel"/>
    <w:tmpl w:val="D22EC1B4"/>
    <w:numStyleLink w:val="NumbLstBullet"/>
  </w:abstractNum>
  <w:abstractNum w:abstractNumId="15" w15:restartNumberingAfterBreak="0">
    <w:nsid w:val="3C245EF9"/>
    <w:multiLevelType w:val="multilevel"/>
    <w:tmpl w:val="35D473E0"/>
    <w:numStyleLink w:val="NumbLstMain"/>
  </w:abstractNum>
  <w:abstractNum w:abstractNumId="16" w15:restartNumberingAfterBreak="0">
    <w:nsid w:val="429B6D88"/>
    <w:multiLevelType w:val="multilevel"/>
    <w:tmpl w:val="8288FC60"/>
    <w:lvl w:ilvl="0">
      <w:start w:val="1"/>
      <w:numFmt w:val="bullet"/>
      <w:lvlText w:val="●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color w:val="auto"/>
      </w:rPr>
    </w:lvl>
    <w:lvl w:ilvl="1">
      <w:start w:val="1"/>
      <w:numFmt w:val="bullet"/>
      <w:lvlText w:val="‒"/>
      <w:lvlJc w:val="left"/>
      <w:pPr>
        <w:tabs>
          <w:tab w:val="num" w:pos="1021"/>
        </w:tabs>
        <w:ind w:left="1021" w:hanging="341"/>
      </w:pPr>
      <w:rPr>
        <w:rFonts w:ascii="Arial" w:hAnsi="Aria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</w:abstractNum>
  <w:abstractNum w:abstractNumId="17" w15:restartNumberingAfterBreak="0">
    <w:nsid w:val="4C0114DA"/>
    <w:multiLevelType w:val="multilevel"/>
    <w:tmpl w:val="35D473E0"/>
    <w:numStyleLink w:val="NumbLstMain"/>
  </w:abstractNum>
  <w:abstractNum w:abstractNumId="18" w15:restartNumberingAfterBreak="0">
    <w:nsid w:val="4F9972F2"/>
    <w:multiLevelType w:val="multilevel"/>
    <w:tmpl w:val="46A478D2"/>
    <w:styleLink w:val="NumbLstAppendix"/>
    <w:lvl w:ilvl="0">
      <w:start w:val="1"/>
      <w:numFmt w:val="upperLetter"/>
      <w:pStyle w:val="AppendixH1"/>
      <w:suff w:val="space"/>
      <w:lvlText w:val="Appendix %1 -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503839BB"/>
    <w:multiLevelType w:val="hybridMultilevel"/>
    <w:tmpl w:val="CBF2BF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C0D0B"/>
    <w:multiLevelType w:val="multilevel"/>
    <w:tmpl w:val="35D473E0"/>
    <w:styleLink w:val="NumbLstMain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Heading2"/>
      <w:lvlText w:val="%1.%2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pStyle w:val="AlphaList"/>
      <w:lvlText w:val="%5."/>
      <w:lvlJc w:val="left"/>
      <w:pPr>
        <w:tabs>
          <w:tab w:val="num" w:pos="680"/>
        </w:tabs>
        <w:ind w:left="680" w:hanging="340"/>
      </w:pPr>
      <w:rPr>
        <w:rFonts w:hint="default"/>
        <w:color w:val="B51233"/>
      </w:rPr>
    </w:lvl>
    <w:lvl w:ilvl="5">
      <w:start w:val="1"/>
      <w:numFmt w:val="lowerLetter"/>
      <w:lvlRestart w:val="4"/>
      <w:pStyle w:val="AlphaList3"/>
      <w:lvlText w:val="%6."/>
      <w:lvlJc w:val="left"/>
      <w:pPr>
        <w:tabs>
          <w:tab w:val="num" w:pos="1531"/>
        </w:tabs>
        <w:ind w:left="1531" w:hanging="340"/>
      </w:pPr>
      <w:rPr>
        <w:rFonts w:hint="default"/>
        <w:color w:val="B51233"/>
      </w:rPr>
    </w:lvl>
    <w:lvl w:ilvl="6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</w:abstractNum>
  <w:abstractNum w:abstractNumId="21" w15:restartNumberingAfterBreak="0">
    <w:nsid w:val="596A02E5"/>
    <w:multiLevelType w:val="hybridMultilevel"/>
    <w:tmpl w:val="3342C1FA"/>
    <w:lvl w:ilvl="0" w:tplc="3EB03C3E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A0BA4"/>
    <w:multiLevelType w:val="multilevel"/>
    <w:tmpl w:val="46A478D2"/>
    <w:numStyleLink w:val="NumbLstAppendix"/>
  </w:abstractNum>
  <w:abstractNum w:abstractNumId="23" w15:restartNumberingAfterBreak="0">
    <w:nsid w:val="5CA20E42"/>
    <w:multiLevelType w:val="multilevel"/>
    <w:tmpl w:val="5122D6F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2D3EDE"/>
    <w:multiLevelType w:val="multilevel"/>
    <w:tmpl w:val="35D473E0"/>
    <w:numStyleLink w:val="NumbLstMain"/>
  </w:abstractNum>
  <w:abstractNum w:abstractNumId="25" w15:restartNumberingAfterBreak="0">
    <w:nsid w:val="5E5116D1"/>
    <w:multiLevelType w:val="multilevel"/>
    <w:tmpl w:val="D22EC1B4"/>
    <w:numStyleLink w:val="NumbLstBullet"/>
  </w:abstractNum>
  <w:abstractNum w:abstractNumId="26" w15:restartNumberingAfterBreak="0">
    <w:nsid w:val="60CE125A"/>
    <w:multiLevelType w:val="hybridMultilevel"/>
    <w:tmpl w:val="A9B05BB8"/>
    <w:lvl w:ilvl="0" w:tplc="30BAAA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46F60"/>
    <w:multiLevelType w:val="multilevel"/>
    <w:tmpl w:val="D22EC1B4"/>
    <w:numStyleLink w:val="NumbLstBullet"/>
  </w:abstractNum>
  <w:abstractNum w:abstractNumId="28" w15:restartNumberingAfterBreak="0">
    <w:nsid w:val="63C41BDB"/>
    <w:multiLevelType w:val="multilevel"/>
    <w:tmpl w:val="35D473E0"/>
    <w:numStyleLink w:val="NumbLstMain"/>
  </w:abstractNum>
  <w:abstractNum w:abstractNumId="29" w15:restartNumberingAfterBreak="0">
    <w:nsid w:val="69646245"/>
    <w:multiLevelType w:val="multilevel"/>
    <w:tmpl w:val="35D473E0"/>
    <w:numStyleLink w:val="NumbLstMain"/>
  </w:abstractNum>
  <w:abstractNum w:abstractNumId="30" w15:restartNumberingAfterBreak="0">
    <w:nsid w:val="73ED2BF3"/>
    <w:multiLevelType w:val="multilevel"/>
    <w:tmpl w:val="35D473E0"/>
    <w:numStyleLink w:val="NumbLstMain"/>
  </w:abstractNum>
  <w:abstractNum w:abstractNumId="31" w15:restartNumberingAfterBreak="0">
    <w:nsid w:val="7C6C213C"/>
    <w:multiLevelType w:val="multilevel"/>
    <w:tmpl w:val="D22EC1B4"/>
    <w:styleLink w:val="NumbLstBullet"/>
    <w:lvl w:ilvl="0">
      <w:start w:val="1"/>
      <w:numFmt w:val="bullet"/>
      <w:pStyle w:val="Bullet1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B51233"/>
      </w:rPr>
    </w:lvl>
    <w:lvl w:ilvl="1">
      <w:start w:val="1"/>
      <w:numFmt w:val="bullet"/>
      <w:pStyle w:val="Bullet2"/>
      <w:lvlText w:val="‒"/>
      <w:lvlJc w:val="left"/>
      <w:pPr>
        <w:tabs>
          <w:tab w:val="num" w:pos="1021"/>
        </w:tabs>
        <w:ind w:left="1021" w:hanging="341"/>
      </w:pPr>
      <w:rPr>
        <w:rFonts w:ascii="Arial" w:hAnsi="Arial" w:hint="default"/>
        <w:color w:val="B51233"/>
      </w:rPr>
    </w:lvl>
    <w:lvl w:ilvl="2">
      <w:start w:val="1"/>
      <w:numFmt w:val="bullet"/>
      <w:pStyle w:val="Bullet3"/>
      <w:lvlText w:val=""/>
      <w:lvlJc w:val="left"/>
      <w:pPr>
        <w:tabs>
          <w:tab w:val="num" w:pos="1531"/>
        </w:tabs>
        <w:ind w:left="1531" w:hanging="340"/>
      </w:pPr>
      <w:rPr>
        <w:rFonts w:ascii="Wingdings" w:hAnsi="Wingdings" w:hint="default"/>
        <w:color w:val="B51233"/>
      </w:rPr>
    </w:lvl>
    <w:lvl w:ilvl="3">
      <w:start w:val="1"/>
      <w:numFmt w:val="bullet"/>
      <w:pStyle w:val="Bullet4"/>
      <w:lvlText w:val="‒"/>
      <w:lvlJc w:val="left"/>
      <w:pPr>
        <w:tabs>
          <w:tab w:val="num" w:pos="1871"/>
        </w:tabs>
        <w:ind w:left="1871" w:hanging="340"/>
      </w:pPr>
      <w:rPr>
        <w:rFonts w:ascii="Arial" w:hAnsi="Arial" w:hint="default"/>
        <w:color w:val="B51233"/>
      </w:rPr>
    </w:lvl>
    <w:lvl w:ilvl="4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</w:abstractNum>
  <w:abstractNum w:abstractNumId="32" w15:restartNumberingAfterBreak="0">
    <w:nsid w:val="7D22512D"/>
    <w:multiLevelType w:val="multilevel"/>
    <w:tmpl w:val="A1EA36A6"/>
    <w:numStyleLink w:val="NumbLstTableBullet"/>
  </w:abstractNum>
  <w:abstractNum w:abstractNumId="33" w15:restartNumberingAfterBreak="0">
    <w:nsid w:val="7EA555B6"/>
    <w:multiLevelType w:val="multilevel"/>
    <w:tmpl w:val="A1EA36A6"/>
    <w:numStyleLink w:val="NumbLstTableBullet"/>
  </w:abstractNum>
  <w:num w:numId="1" w16cid:durableId="562986300">
    <w:abstractNumId w:val="31"/>
  </w:num>
  <w:num w:numId="2" w16cid:durableId="918320788">
    <w:abstractNumId w:val="20"/>
  </w:num>
  <w:num w:numId="3" w16cid:durableId="1494183793">
    <w:abstractNumId w:val="18"/>
  </w:num>
  <w:num w:numId="4" w16cid:durableId="373115265">
    <w:abstractNumId w:val="13"/>
  </w:num>
  <w:num w:numId="5" w16cid:durableId="279189738">
    <w:abstractNumId w:val="12"/>
  </w:num>
  <w:num w:numId="6" w16cid:durableId="1342505812">
    <w:abstractNumId w:val="22"/>
  </w:num>
  <w:num w:numId="7" w16cid:durableId="1137141042">
    <w:abstractNumId w:val="32"/>
  </w:num>
  <w:num w:numId="8" w16cid:durableId="2026202521">
    <w:abstractNumId w:val="30"/>
  </w:num>
  <w:num w:numId="9" w16cid:durableId="1774132061">
    <w:abstractNumId w:val="14"/>
  </w:num>
  <w:num w:numId="10" w16cid:durableId="587933568">
    <w:abstractNumId w:val="9"/>
  </w:num>
  <w:num w:numId="11" w16cid:durableId="655500264">
    <w:abstractNumId w:val="7"/>
  </w:num>
  <w:num w:numId="12" w16cid:durableId="1608076467">
    <w:abstractNumId w:val="6"/>
  </w:num>
  <w:num w:numId="13" w16cid:durableId="910585064">
    <w:abstractNumId w:val="5"/>
  </w:num>
  <w:num w:numId="14" w16cid:durableId="41171905">
    <w:abstractNumId w:val="4"/>
  </w:num>
  <w:num w:numId="15" w16cid:durableId="1858078690">
    <w:abstractNumId w:val="8"/>
  </w:num>
  <w:num w:numId="16" w16cid:durableId="636420121">
    <w:abstractNumId w:val="3"/>
  </w:num>
  <w:num w:numId="17" w16cid:durableId="1173881147">
    <w:abstractNumId w:val="2"/>
  </w:num>
  <w:num w:numId="18" w16cid:durableId="1298683307">
    <w:abstractNumId w:val="1"/>
  </w:num>
  <w:num w:numId="19" w16cid:durableId="3434598">
    <w:abstractNumId w:val="0"/>
  </w:num>
  <w:num w:numId="20" w16cid:durableId="817772220">
    <w:abstractNumId w:val="29"/>
  </w:num>
  <w:num w:numId="21" w16cid:durableId="275062911">
    <w:abstractNumId w:val="11"/>
  </w:num>
  <w:num w:numId="22" w16cid:durableId="532378819">
    <w:abstractNumId w:val="17"/>
  </w:num>
  <w:num w:numId="23" w16cid:durableId="406615194">
    <w:abstractNumId w:val="16"/>
  </w:num>
  <w:num w:numId="24" w16cid:durableId="1392189363">
    <w:abstractNumId w:val="10"/>
    <w:lvlOverride w:ilvl="0">
      <w:lvl w:ilvl="0">
        <w:start w:val="1"/>
        <w:numFmt w:val="decimal"/>
        <w:suff w:val="space"/>
        <w:lvlText w:val="%1.0 "/>
        <w:lvlJc w:val="left"/>
        <w:pPr>
          <w:ind w:left="0" w:firstLine="0"/>
        </w:pPr>
        <w:rPr>
          <w:rFonts w:hint="default"/>
        </w:rPr>
      </w:lvl>
    </w:lvlOverride>
  </w:num>
  <w:num w:numId="25" w16cid:durableId="180045779">
    <w:abstractNumId w:val="25"/>
  </w:num>
  <w:num w:numId="26" w16cid:durableId="525555761">
    <w:abstractNumId w:val="27"/>
  </w:num>
  <w:num w:numId="27" w16cid:durableId="709958237">
    <w:abstractNumId w:val="33"/>
  </w:num>
  <w:num w:numId="28" w16cid:durableId="1133988112">
    <w:abstractNumId w:val="28"/>
  </w:num>
  <w:num w:numId="29" w16cid:durableId="908661612">
    <w:abstractNumId w:val="15"/>
  </w:num>
  <w:num w:numId="30" w16cid:durableId="1001540757">
    <w:abstractNumId w:val="24"/>
  </w:num>
  <w:num w:numId="31" w16cid:durableId="598949597">
    <w:abstractNumId w:val="23"/>
  </w:num>
  <w:num w:numId="32" w16cid:durableId="1570340080">
    <w:abstractNumId w:val="19"/>
  </w:num>
  <w:num w:numId="33" w16cid:durableId="312173917">
    <w:abstractNumId w:val="21"/>
  </w:num>
  <w:num w:numId="34" w16cid:durableId="2106798362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endixPage" w:val="False"/>
    <w:docVar w:name="BackPage" w:val="True"/>
    <w:docVar w:name="ClientName" w:val="Council Of The Isles Of Scilly"/>
    <w:docVar w:name="ContactPage" w:val="True"/>
    <w:docVar w:name="ContentsPage" w:val="False"/>
    <w:docVar w:name="ContentsPageAppendix" w:val="False"/>
    <w:docVar w:name="ContentsPageDividers" w:val="False"/>
    <w:docVar w:name="ContentsPageSignoffTable" w:val="False"/>
    <w:docVar w:name="CurrentTemplateName" w:val="CurrieBrown A4 Report (Portrait).dotm"/>
    <w:docVar w:name="CurrentTemplateVersion" w:val="4.25"/>
    <w:docVar w:name="CurrieBrownCompany" w:val="Currie &amp; Brown UK Limited"/>
    <w:docVar w:name="CurrieBrownOffice" w:val="Exeter"/>
    <w:docVar w:name="DocDate" w:val="30 June 2023"/>
    <w:docVar w:name="DocJobNo" w:val="4101565"/>
    <w:docVar w:name="DocName" w:val="Document Name"/>
    <w:docVar w:name="DocOriginated" w:val="Harrison Elliott"/>
    <w:docVar w:name="DocProjectNo" w:val="4101565"/>
    <w:docVar w:name="DocTemplateName" w:val="CurrieBrown A4 Report (Portrait).dotm"/>
    <w:docVar w:name="DocTitle" w:val="Off Site Toilets &amp; Fire Stations"/>
    <w:docVar w:name="DocType" w:val="Part 1 - Invitation To Tender"/>
    <w:docVar w:name="DocTypeTxt" w:val="Part 1 - Invitation To Tender"/>
    <w:docVar w:name="FConfidentiality" w:val="Private and confidential"/>
    <w:docVar w:name="FConfidentiality  " w:val="Confidentiality"/>
    <w:docVar w:name="FDate" w:val="Status | Version"/>
    <w:docVar w:name="FooterFileName" w:val="False"/>
    <w:docVar w:name="FText" w:val="4101565   Part 1 - Invitation To Tender"/>
    <w:docVar w:name="HDate" w:val="Header Date"/>
    <w:docVar w:name="HDocClient" w:val="Council Of The Isles Of Scilly"/>
    <w:docVar w:name="HDocDate" w:val="30 June 2023"/>
    <w:docVar w:name="HDocTitle" w:val="Off Site Toilets &amp; Fire Stations"/>
    <w:docVar w:name="HDocType" w:val="Header Document Type"/>
    <w:docVar w:name="InitialTemplateName" w:val="CurrieBrown A4 Report (Portrait).dotm"/>
    <w:docVar w:name="InitialTemplateVersion" w:val="4.25"/>
    <w:docVar w:name="MainPage" w:val="True"/>
    <w:docVar w:name="NewDoc" w:val="False"/>
    <w:docVar w:name="RevisionPgPage" w:val="False"/>
    <w:docVar w:name="TitlePage" w:val="True"/>
  </w:docVars>
  <w:rsids>
    <w:rsidRoot w:val="00BD266A"/>
    <w:rsid w:val="0000076B"/>
    <w:rsid w:val="000024A3"/>
    <w:rsid w:val="00004314"/>
    <w:rsid w:val="00010544"/>
    <w:rsid w:val="00013ED0"/>
    <w:rsid w:val="000179C8"/>
    <w:rsid w:val="00021731"/>
    <w:rsid w:val="0002257E"/>
    <w:rsid w:val="00024D62"/>
    <w:rsid w:val="00026294"/>
    <w:rsid w:val="000333DF"/>
    <w:rsid w:val="000368E8"/>
    <w:rsid w:val="00037013"/>
    <w:rsid w:val="000415BF"/>
    <w:rsid w:val="000444CD"/>
    <w:rsid w:val="000470B1"/>
    <w:rsid w:val="000501F8"/>
    <w:rsid w:val="00053DA0"/>
    <w:rsid w:val="000545FC"/>
    <w:rsid w:val="00057593"/>
    <w:rsid w:val="00060A22"/>
    <w:rsid w:val="00062944"/>
    <w:rsid w:val="00062D60"/>
    <w:rsid w:val="000649F9"/>
    <w:rsid w:val="000651FB"/>
    <w:rsid w:val="00066368"/>
    <w:rsid w:val="00070BE5"/>
    <w:rsid w:val="00071CA0"/>
    <w:rsid w:val="0008060D"/>
    <w:rsid w:val="00082A46"/>
    <w:rsid w:val="000840E3"/>
    <w:rsid w:val="00085380"/>
    <w:rsid w:val="00086FEB"/>
    <w:rsid w:val="000907B5"/>
    <w:rsid w:val="0009097C"/>
    <w:rsid w:val="00090A58"/>
    <w:rsid w:val="00090C40"/>
    <w:rsid w:val="00091E98"/>
    <w:rsid w:val="00093A0E"/>
    <w:rsid w:val="00097A92"/>
    <w:rsid w:val="000A0913"/>
    <w:rsid w:val="000A1125"/>
    <w:rsid w:val="000A3777"/>
    <w:rsid w:val="000A6589"/>
    <w:rsid w:val="000B1DD4"/>
    <w:rsid w:val="000B3A7F"/>
    <w:rsid w:val="000B5B04"/>
    <w:rsid w:val="000C0E6F"/>
    <w:rsid w:val="000C2033"/>
    <w:rsid w:val="000C5B55"/>
    <w:rsid w:val="000D199F"/>
    <w:rsid w:val="000D3D17"/>
    <w:rsid w:val="000D4A34"/>
    <w:rsid w:val="000D7B39"/>
    <w:rsid w:val="000E066E"/>
    <w:rsid w:val="000E6554"/>
    <w:rsid w:val="000F0F7D"/>
    <w:rsid w:val="000F7BD8"/>
    <w:rsid w:val="00102ABB"/>
    <w:rsid w:val="00104B1D"/>
    <w:rsid w:val="00106947"/>
    <w:rsid w:val="00112E5F"/>
    <w:rsid w:val="0011491F"/>
    <w:rsid w:val="0011526A"/>
    <w:rsid w:val="00115AEF"/>
    <w:rsid w:val="00116F5A"/>
    <w:rsid w:val="00121C2D"/>
    <w:rsid w:val="0012273C"/>
    <w:rsid w:val="00122F7C"/>
    <w:rsid w:val="001238B5"/>
    <w:rsid w:val="00140016"/>
    <w:rsid w:val="00140864"/>
    <w:rsid w:val="0014152B"/>
    <w:rsid w:val="0014389D"/>
    <w:rsid w:val="00146882"/>
    <w:rsid w:val="00147EF3"/>
    <w:rsid w:val="00150296"/>
    <w:rsid w:val="0015131E"/>
    <w:rsid w:val="0015495F"/>
    <w:rsid w:val="00155255"/>
    <w:rsid w:val="00161BC0"/>
    <w:rsid w:val="00163A9F"/>
    <w:rsid w:val="00163D39"/>
    <w:rsid w:val="00164295"/>
    <w:rsid w:val="00166717"/>
    <w:rsid w:val="00167164"/>
    <w:rsid w:val="00171C61"/>
    <w:rsid w:val="0017527F"/>
    <w:rsid w:val="001810A1"/>
    <w:rsid w:val="00181B9D"/>
    <w:rsid w:val="00182F4D"/>
    <w:rsid w:val="00182FFF"/>
    <w:rsid w:val="00183FC6"/>
    <w:rsid w:val="0018568C"/>
    <w:rsid w:val="001920AA"/>
    <w:rsid w:val="00192191"/>
    <w:rsid w:val="001969BE"/>
    <w:rsid w:val="001A159C"/>
    <w:rsid w:val="001A3E8B"/>
    <w:rsid w:val="001A6875"/>
    <w:rsid w:val="001B0153"/>
    <w:rsid w:val="001B0B3D"/>
    <w:rsid w:val="001B6856"/>
    <w:rsid w:val="001B6B59"/>
    <w:rsid w:val="001C4A5B"/>
    <w:rsid w:val="001C5BB3"/>
    <w:rsid w:val="001C6095"/>
    <w:rsid w:val="001C781B"/>
    <w:rsid w:val="001D0DB0"/>
    <w:rsid w:val="001D1671"/>
    <w:rsid w:val="001D50DD"/>
    <w:rsid w:val="001D7ABD"/>
    <w:rsid w:val="001E141A"/>
    <w:rsid w:val="001E2231"/>
    <w:rsid w:val="001E3AAF"/>
    <w:rsid w:val="001F42FD"/>
    <w:rsid w:val="001F4FAC"/>
    <w:rsid w:val="00200CFA"/>
    <w:rsid w:val="002056D9"/>
    <w:rsid w:val="00206AED"/>
    <w:rsid w:val="00214417"/>
    <w:rsid w:val="00221E49"/>
    <w:rsid w:val="002227B1"/>
    <w:rsid w:val="00222B93"/>
    <w:rsid w:val="00230705"/>
    <w:rsid w:val="002344CD"/>
    <w:rsid w:val="00235FA7"/>
    <w:rsid w:val="00244D56"/>
    <w:rsid w:val="002459BD"/>
    <w:rsid w:val="002468EB"/>
    <w:rsid w:val="00246B78"/>
    <w:rsid w:val="00251A84"/>
    <w:rsid w:val="00251E80"/>
    <w:rsid w:val="00252A3B"/>
    <w:rsid w:val="00255230"/>
    <w:rsid w:val="00260B5B"/>
    <w:rsid w:val="0026472D"/>
    <w:rsid w:val="002718B4"/>
    <w:rsid w:val="00272151"/>
    <w:rsid w:val="00274668"/>
    <w:rsid w:val="00276BFC"/>
    <w:rsid w:val="002801BD"/>
    <w:rsid w:val="002815D6"/>
    <w:rsid w:val="0028162F"/>
    <w:rsid w:val="00281B0F"/>
    <w:rsid w:val="002838AB"/>
    <w:rsid w:val="00287A76"/>
    <w:rsid w:val="00293670"/>
    <w:rsid w:val="002942D2"/>
    <w:rsid w:val="00296C6A"/>
    <w:rsid w:val="00297FC3"/>
    <w:rsid w:val="002A091C"/>
    <w:rsid w:val="002A1416"/>
    <w:rsid w:val="002A1D43"/>
    <w:rsid w:val="002A6123"/>
    <w:rsid w:val="002A72EE"/>
    <w:rsid w:val="002A7FAA"/>
    <w:rsid w:val="002B3BE0"/>
    <w:rsid w:val="002B3D3D"/>
    <w:rsid w:val="002B3DE5"/>
    <w:rsid w:val="002B5570"/>
    <w:rsid w:val="002C0199"/>
    <w:rsid w:val="002C0545"/>
    <w:rsid w:val="002C5F7B"/>
    <w:rsid w:val="002C64FC"/>
    <w:rsid w:val="002D4FEE"/>
    <w:rsid w:val="002E0493"/>
    <w:rsid w:val="002E12B0"/>
    <w:rsid w:val="002E1695"/>
    <w:rsid w:val="002E22B4"/>
    <w:rsid w:val="002E2EFD"/>
    <w:rsid w:val="002E493B"/>
    <w:rsid w:val="002F20AB"/>
    <w:rsid w:val="002F61AD"/>
    <w:rsid w:val="002F6D93"/>
    <w:rsid w:val="00301CB2"/>
    <w:rsid w:val="003103C4"/>
    <w:rsid w:val="0031108B"/>
    <w:rsid w:val="00320C2A"/>
    <w:rsid w:val="00321166"/>
    <w:rsid w:val="0032140B"/>
    <w:rsid w:val="003248E2"/>
    <w:rsid w:val="00324CD1"/>
    <w:rsid w:val="0033081C"/>
    <w:rsid w:val="003324EC"/>
    <w:rsid w:val="00341D8B"/>
    <w:rsid w:val="00342DF3"/>
    <w:rsid w:val="0034627F"/>
    <w:rsid w:val="00351A48"/>
    <w:rsid w:val="00353AEE"/>
    <w:rsid w:val="00355C51"/>
    <w:rsid w:val="003561A8"/>
    <w:rsid w:val="00360020"/>
    <w:rsid w:val="00360AA1"/>
    <w:rsid w:val="00362019"/>
    <w:rsid w:val="003672C6"/>
    <w:rsid w:val="003706BA"/>
    <w:rsid w:val="00370AEE"/>
    <w:rsid w:val="003774E7"/>
    <w:rsid w:val="0037783F"/>
    <w:rsid w:val="00380B8E"/>
    <w:rsid w:val="003823AB"/>
    <w:rsid w:val="00385B45"/>
    <w:rsid w:val="00385D16"/>
    <w:rsid w:val="00386444"/>
    <w:rsid w:val="00391547"/>
    <w:rsid w:val="003919E8"/>
    <w:rsid w:val="003968FD"/>
    <w:rsid w:val="003A1611"/>
    <w:rsid w:val="003A2E4C"/>
    <w:rsid w:val="003A78CF"/>
    <w:rsid w:val="003B2D6D"/>
    <w:rsid w:val="003B325B"/>
    <w:rsid w:val="003B3B79"/>
    <w:rsid w:val="003B4C5B"/>
    <w:rsid w:val="003B70EA"/>
    <w:rsid w:val="003C0B5C"/>
    <w:rsid w:val="003C0F92"/>
    <w:rsid w:val="003C1DD4"/>
    <w:rsid w:val="003D57C0"/>
    <w:rsid w:val="003D6212"/>
    <w:rsid w:val="003E05D5"/>
    <w:rsid w:val="003E40F5"/>
    <w:rsid w:val="003E6420"/>
    <w:rsid w:val="003F29CA"/>
    <w:rsid w:val="003F356C"/>
    <w:rsid w:val="003F459B"/>
    <w:rsid w:val="003F7796"/>
    <w:rsid w:val="0040015F"/>
    <w:rsid w:val="0040184D"/>
    <w:rsid w:val="0040451F"/>
    <w:rsid w:val="004045DF"/>
    <w:rsid w:val="00411A7E"/>
    <w:rsid w:val="00411AA5"/>
    <w:rsid w:val="004143DC"/>
    <w:rsid w:val="00416B60"/>
    <w:rsid w:val="00417464"/>
    <w:rsid w:val="004207A4"/>
    <w:rsid w:val="00422B5A"/>
    <w:rsid w:val="004243B0"/>
    <w:rsid w:val="004251C8"/>
    <w:rsid w:val="00426219"/>
    <w:rsid w:val="0042657C"/>
    <w:rsid w:val="004270C4"/>
    <w:rsid w:val="00431D14"/>
    <w:rsid w:val="0044404C"/>
    <w:rsid w:val="00445C92"/>
    <w:rsid w:val="00450E2A"/>
    <w:rsid w:val="00451909"/>
    <w:rsid w:val="00455982"/>
    <w:rsid w:val="00457507"/>
    <w:rsid w:val="00460F80"/>
    <w:rsid w:val="004634E0"/>
    <w:rsid w:val="004634EC"/>
    <w:rsid w:val="00464A30"/>
    <w:rsid w:val="004678EC"/>
    <w:rsid w:val="00470D84"/>
    <w:rsid w:val="0047373C"/>
    <w:rsid w:val="00474757"/>
    <w:rsid w:val="00475BDC"/>
    <w:rsid w:val="00480FCE"/>
    <w:rsid w:val="00481B3C"/>
    <w:rsid w:val="0048252E"/>
    <w:rsid w:val="00487877"/>
    <w:rsid w:val="0049060A"/>
    <w:rsid w:val="00490B15"/>
    <w:rsid w:val="004938B4"/>
    <w:rsid w:val="00493F6B"/>
    <w:rsid w:val="004A1D9E"/>
    <w:rsid w:val="004A3878"/>
    <w:rsid w:val="004A5316"/>
    <w:rsid w:val="004B039B"/>
    <w:rsid w:val="004B0C06"/>
    <w:rsid w:val="004B4DF6"/>
    <w:rsid w:val="004B5F54"/>
    <w:rsid w:val="004B6354"/>
    <w:rsid w:val="004C7870"/>
    <w:rsid w:val="004C7F9F"/>
    <w:rsid w:val="004D1931"/>
    <w:rsid w:val="004D3BB6"/>
    <w:rsid w:val="004E260C"/>
    <w:rsid w:val="004E5419"/>
    <w:rsid w:val="004F1184"/>
    <w:rsid w:val="004F1409"/>
    <w:rsid w:val="004F1F7E"/>
    <w:rsid w:val="004F2534"/>
    <w:rsid w:val="004F566B"/>
    <w:rsid w:val="00501C48"/>
    <w:rsid w:val="00505AE1"/>
    <w:rsid w:val="00507783"/>
    <w:rsid w:val="00511C0D"/>
    <w:rsid w:val="00511C36"/>
    <w:rsid w:val="00515A0B"/>
    <w:rsid w:val="00523D61"/>
    <w:rsid w:val="005267BC"/>
    <w:rsid w:val="00526B27"/>
    <w:rsid w:val="0053356B"/>
    <w:rsid w:val="005435F1"/>
    <w:rsid w:val="0054686C"/>
    <w:rsid w:val="00547DFF"/>
    <w:rsid w:val="005527F1"/>
    <w:rsid w:val="0055447E"/>
    <w:rsid w:val="00556657"/>
    <w:rsid w:val="005568CD"/>
    <w:rsid w:val="00557770"/>
    <w:rsid w:val="005603B9"/>
    <w:rsid w:val="00561B2E"/>
    <w:rsid w:val="005655D5"/>
    <w:rsid w:val="00567031"/>
    <w:rsid w:val="005708E0"/>
    <w:rsid w:val="00573939"/>
    <w:rsid w:val="005747EC"/>
    <w:rsid w:val="0057560D"/>
    <w:rsid w:val="00575A55"/>
    <w:rsid w:val="00583C21"/>
    <w:rsid w:val="005909D4"/>
    <w:rsid w:val="00590CE1"/>
    <w:rsid w:val="00590EF3"/>
    <w:rsid w:val="005978A0"/>
    <w:rsid w:val="005979E4"/>
    <w:rsid w:val="005A24FB"/>
    <w:rsid w:val="005A5DB2"/>
    <w:rsid w:val="005B5281"/>
    <w:rsid w:val="005B68B2"/>
    <w:rsid w:val="005C3498"/>
    <w:rsid w:val="005D0D7F"/>
    <w:rsid w:val="005D565C"/>
    <w:rsid w:val="005D7965"/>
    <w:rsid w:val="005D7E0C"/>
    <w:rsid w:val="005E0CF4"/>
    <w:rsid w:val="005E4DD8"/>
    <w:rsid w:val="005F16D1"/>
    <w:rsid w:val="005F225F"/>
    <w:rsid w:val="005F2540"/>
    <w:rsid w:val="005F63C6"/>
    <w:rsid w:val="005F6B0C"/>
    <w:rsid w:val="00602412"/>
    <w:rsid w:val="00610F1D"/>
    <w:rsid w:val="00611257"/>
    <w:rsid w:val="006123E2"/>
    <w:rsid w:val="00612FFF"/>
    <w:rsid w:val="00616D4E"/>
    <w:rsid w:val="006174EA"/>
    <w:rsid w:val="00627593"/>
    <w:rsid w:val="006319AF"/>
    <w:rsid w:val="00634663"/>
    <w:rsid w:val="0063472F"/>
    <w:rsid w:val="0063541D"/>
    <w:rsid w:val="00640F14"/>
    <w:rsid w:val="00641B90"/>
    <w:rsid w:val="006559EA"/>
    <w:rsid w:val="00656E35"/>
    <w:rsid w:val="00656E46"/>
    <w:rsid w:val="00657669"/>
    <w:rsid w:val="00660F31"/>
    <w:rsid w:val="00663442"/>
    <w:rsid w:val="00663D12"/>
    <w:rsid w:val="00670CAD"/>
    <w:rsid w:val="0067137D"/>
    <w:rsid w:val="006734E2"/>
    <w:rsid w:val="006745C9"/>
    <w:rsid w:val="00675E3B"/>
    <w:rsid w:val="00692144"/>
    <w:rsid w:val="00692740"/>
    <w:rsid w:val="00695C2B"/>
    <w:rsid w:val="006A108A"/>
    <w:rsid w:val="006A3926"/>
    <w:rsid w:val="006A3C10"/>
    <w:rsid w:val="006A4293"/>
    <w:rsid w:val="006A6BD1"/>
    <w:rsid w:val="006A7D8F"/>
    <w:rsid w:val="006B2FA9"/>
    <w:rsid w:val="006B35E1"/>
    <w:rsid w:val="006C0542"/>
    <w:rsid w:val="006C089E"/>
    <w:rsid w:val="006C226B"/>
    <w:rsid w:val="006C32AF"/>
    <w:rsid w:val="006C32B9"/>
    <w:rsid w:val="006C361C"/>
    <w:rsid w:val="006C3E48"/>
    <w:rsid w:val="006C4AFC"/>
    <w:rsid w:val="006D2828"/>
    <w:rsid w:val="006D35BE"/>
    <w:rsid w:val="006D390D"/>
    <w:rsid w:val="006D3B28"/>
    <w:rsid w:val="006D5869"/>
    <w:rsid w:val="006D69D6"/>
    <w:rsid w:val="006E75E3"/>
    <w:rsid w:val="006F4ECB"/>
    <w:rsid w:val="00702BA3"/>
    <w:rsid w:val="00704D2B"/>
    <w:rsid w:val="00705FFE"/>
    <w:rsid w:val="00713902"/>
    <w:rsid w:val="0071746E"/>
    <w:rsid w:val="007225EF"/>
    <w:rsid w:val="00725930"/>
    <w:rsid w:val="00731AE7"/>
    <w:rsid w:val="007323C5"/>
    <w:rsid w:val="00732CB4"/>
    <w:rsid w:val="00743035"/>
    <w:rsid w:val="00744E2E"/>
    <w:rsid w:val="0074755F"/>
    <w:rsid w:val="007535F4"/>
    <w:rsid w:val="007538A8"/>
    <w:rsid w:val="00760280"/>
    <w:rsid w:val="00762532"/>
    <w:rsid w:val="00764A40"/>
    <w:rsid w:val="00767287"/>
    <w:rsid w:val="00770C51"/>
    <w:rsid w:val="007714EC"/>
    <w:rsid w:val="00774244"/>
    <w:rsid w:val="00775542"/>
    <w:rsid w:val="00792F21"/>
    <w:rsid w:val="007A01A3"/>
    <w:rsid w:val="007A2C46"/>
    <w:rsid w:val="007A439E"/>
    <w:rsid w:val="007A5EAD"/>
    <w:rsid w:val="007B00E0"/>
    <w:rsid w:val="007B3997"/>
    <w:rsid w:val="007B5B2F"/>
    <w:rsid w:val="007B5D9C"/>
    <w:rsid w:val="007C0FFA"/>
    <w:rsid w:val="007C2FC0"/>
    <w:rsid w:val="007C39B2"/>
    <w:rsid w:val="007C584F"/>
    <w:rsid w:val="007D1D4C"/>
    <w:rsid w:val="007D1DA5"/>
    <w:rsid w:val="007D35F7"/>
    <w:rsid w:val="007E4E9B"/>
    <w:rsid w:val="007F16DB"/>
    <w:rsid w:val="007F7365"/>
    <w:rsid w:val="007F7986"/>
    <w:rsid w:val="007F7A4C"/>
    <w:rsid w:val="00807F3B"/>
    <w:rsid w:val="008107AB"/>
    <w:rsid w:val="00812669"/>
    <w:rsid w:val="008142C1"/>
    <w:rsid w:val="00822460"/>
    <w:rsid w:val="00824309"/>
    <w:rsid w:val="00825547"/>
    <w:rsid w:val="008264A9"/>
    <w:rsid w:val="00827DFD"/>
    <w:rsid w:val="00830984"/>
    <w:rsid w:val="00831E29"/>
    <w:rsid w:val="008440EF"/>
    <w:rsid w:val="00846272"/>
    <w:rsid w:val="008466E4"/>
    <w:rsid w:val="00847CB7"/>
    <w:rsid w:val="00856DA8"/>
    <w:rsid w:val="008603B7"/>
    <w:rsid w:val="00864294"/>
    <w:rsid w:val="00870403"/>
    <w:rsid w:val="00874AD2"/>
    <w:rsid w:val="00882CFF"/>
    <w:rsid w:val="00882D16"/>
    <w:rsid w:val="008839C5"/>
    <w:rsid w:val="00885D2C"/>
    <w:rsid w:val="008907BE"/>
    <w:rsid w:val="00893A0C"/>
    <w:rsid w:val="008A08DD"/>
    <w:rsid w:val="008A13CA"/>
    <w:rsid w:val="008A147D"/>
    <w:rsid w:val="008A23AF"/>
    <w:rsid w:val="008A6D8F"/>
    <w:rsid w:val="008B0D58"/>
    <w:rsid w:val="008B272E"/>
    <w:rsid w:val="008B59C1"/>
    <w:rsid w:val="008C5A96"/>
    <w:rsid w:val="008C5E99"/>
    <w:rsid w:val="008D258A"/>
    <w:rsid w:val="008E073E"/>
    <w:rsid w:val="008E0795"/>
    <w:rsid w:val="008E0F83"/>
    <w:rsid w:val="008E47D5"/>
    <w:rsid w:val="008E5C7A"/>
    <w:rsid w:val="008F37AF"/>
    <w:rsid w:val="008F4113"/>
    <w:rsid w:val="008F4349"/>
    <w:rsid w:val="008F49C7"/>
    <w:rsid w:val="008F4FFD"/>
    <w:rsid w:val="008F5F21"/>
    <w:rsid w:val="0090224E"/>
    <w:rsid w:val="00904211"/>
    <w:rsid w:val="00904D6C"/>
    <w:rsid w:val="009063CA"/>
    <w:rsid w:val="0091232D"/>
    <w:rsid w:val="00913E65"/>
    <w:rsid w:val="00914181"/>
    <w:rsid w:val="009205E6"/>
    <w:rsid w:val="00923261"/>
    <w:rsid w:val="00924CCB"/>
    <w:rsid w:val="009274EC"/>
    <w:rsid w:val="00930AE6"/>
    <w:rsid w:val="009315DC"/>
    <w:rsid w:val="00933EDB"/>
    <w:rsid w:val="0093513B"/>
    <w:rsid w:val="00937919"/>
    <w:rsid w:val="00941854"/>
    <w:rsid w:val="00951808"/>
    <w:rsid w:val="0095531C"/>
    <w:rsid w:val="00956DA8"/>
    <w:rsid w:val="00957896"/>
    <w:rsid w:val="009601C5"/>
    <w:rsid w:val="009625BA"/>
    <w:rsid w:val="009703CB"/>
    <w:rsid w:val="00971A1D"/>
    <w:rsid w:val="00972BF8"/>
    <w:rsid w:val="009743C5"/>
    <w:rsid w:val="009779B0"/>
    <w:rsid w:val="00977C37"/>
    <w:rsid w:val="009819D0"/>
    <w:rsid w:val="009833F0"/>
    <w:rsid w:val="00984F9C"/>
    <w:rsid w:val="00986139"/>
    <w:rsid w:val="0098684F"/>
    <w:rsid w:val="00990E08"/>
    <w:rsid w:val="00991B87"/>
    <w:rsid w:val="00993433"/>
    <w:rsid w:val="0099668A"/>
    <w:rsid w:val="009A1C92"/>
    <w:rsid w:val="009A3030"/>
    <w:rsid w:val="009A5C01"/>
    <w:rsid w:val="009B3301"/>
    <w:rsid w:val="009B7851"/>
    <w:rsid w:val="009C03D5"/>
    <w:rsid w:val="009C4E65"/>
    <w:rsid w:val="009C4F7F"/>
    <w:rsid w:val="009C7FD5"/>
    <w:rsid w:val="009D2A11"/>
    <w:rsid w:val="009D2EFE"/>
    <w:rsid w:val="009D36A7"/>
    <w:rsid w:val="009D4ADA"/>
    <w:rsid w:val="009D689E"/>
    <w:rsid w:val="009E1647"/>
    <w:rsid w:val="009E2CD8"/>
    <w:rsid w:val="009E4C56"/>
    <w:rsid w:val="009E749F"/>
    <w:rsid w:val="009E7B7D"/>
    <w:rsid w:val="009F0C9B"/>
    <w:rsid w:val="009F3B3B"/>
    <w:rsid w:val="009F5196"/>
    <w:rsid w:val="00A01748"/>
    <w:rsid w:val="00A06C32"/>
    <w:rsid w:val="00A07CB1"/>
    <w:rsid w:val="00A10E7A"/>
    <w:rsid w:val="00A131DF"/>
    <w:rsid w:val="00A134C7"/>
    <w:rsid w:val="00A134FE"/>
    <w:rsid w:val="00A13EB5"/>
    <w:rsid w:val="00A16D62"/>
    <w:rsid w:val="00A21FBE"/>
    <w:rsid w:val="00A2350A"/>
    <w:rsid w:val="00A24622"/>
    <w:rsid w:val="00A25D50"/>
    <w:rsid w:val="00A278C7"/>
    <w:rsid w:val="00A30289"/>
    <w:rsid w:val="00A3525F"/>
    <w:rsid w:val="00A43C84"/>
    <w:rsid w:val="00A4491C"/>
    <w:rsid w:val="00A45B1F"/>
    <w:rsid w:val="00A465DC"/>
    <w:rsid w:val="00A4689A"/>
    <w:rsid w:val="00A503A8"/>
    <w:rsid w:val="00A5165A"/>
    <w:rsid w:val="00A5345E"/>
    <w:rsid w:val="00A5444D"/>
    <w:rsid w:val="00A557DC"/>
    <w:rsid w:val="00A558D3"/>
    <w:rsid w:val="00A56BC1"/>
    <w:rsid w:val="00A603D3"/>
    <w:rsid w:val="00A60FA0"/>
    <w:rsid w:val="00A640BD"/>
    <w:rsid w:val="00A67134"/>
    <w:rsid w:val="00A707A6"/>
    <w:rsid w:val="00A71C8A"/>
    <w:rsid w:val="00A71D9C"/>
    <w:rsid w:val="00A7363E"/>
    <w:rsid w:val="00A73FC3"/>
    <w:rsid w:val="00A82800"/>
    <w:rsid w:val="00A82C8E"/>
    <w:rsid w:val="00A87DEE"/>
    <w:rsid w:val="00A90E12"/>
    <w:rsid w:val="00A91951"/>
    <w:rsid w:val="00A95AB1"/>
    <w:rsid w:val="00A95B01"/>
    <w:rsid w:val="00A96C24"/>
    <w:rsid w:val="00A96FE0"/>
    <w:rsid w:val="00AA13FF"/>
    <w:rsid w:val="00AA29B9"/>
    <w:rsid w:val="00AA55B6"/>
    <w:rsid w:val="00AA5717"/>
    <w:rsid w:val="00AA7364"/>
    <w:rsid w:val="00AB0DE2"/>
    <w:rsid w:val="00AB358B"/>
    <w:rsid w:val="00AC0372"/>
    <w:rsid w:val="00AC09A2"/>
    <w:rsid w:val="00AC261B"/>
    <w:rsid w:val="00AC4864"/>
    <w:rsid w:val="00AC6C4B"/>
    <w:rsid w:val="00AD3A28"/>
    <w:rsid w:val="00AD3B2E"/>
    <w:rsid w:val="00AD57D9"/>
    <w:rsid w:val="00AE2473"/>
    <w:rsid w:val="00AE63B1"/>
    <w:rsid w:val="00AF430D"/>
    <w:rsid w:val="00AF6E7B"/>
    <w:rsid w:val="00B0177D"/>
    <w:rsid w:val="00B01A76"/>
    <w:rsid w:val="00B022E9"/>
    <w:rsid w:val="00B04E55"/>
    <w:rsid w:val="00B11E63"/>
    <w:rsid w:val="00B12AE5"/>
    <w:rsid w:val="00B15131"/>
    <w:rsid w:val="00B15C55"/>
    <w:rsid w:val="00B16F56"/>
    <w:rsid w:val="00B1798F"/>
    <w:rsid w:val="00B21CBF"/>
    <w:rsid w:val="00B333A4"/>
    <w:rsid w:val="00B333BC"/>
    <w:rsid w:val="00B33E11"/>
    <w:rsid w:val="00B40182"/>
    <w:rsid w:val="00B43452"/>
    <w:rsid w:val="00B460CE"/>
    <w:rsid w:val="00B47215"/>
    <w:rsid w:val="00B47FA8"/>
    <w:rsid w:val="00B50872"/>
    <w:rsid w:val="00B5116E"/>
    <w:rsid w:val="00B526B8"/>
    <w:rsid w:val="00B55733"/>
    <w:rsid w:val="00B63A7A"/>
    <w:rsid w:val="00B643B2"/>
    <w:rsid w:val="00B6675B"/>
    <w:rsid w:val="00B732C4"/>
    <w:rsid w:val="00B75EC2"/>
    <w:rsid w:val="00B76626"/>
    <w:rsid w:val="00B936F3"/>
    <w:rsid w:val="00B95F5E"/>
    <w:rsid w:val="00B9780D"/>
    <w:rsid w:val="00BA37FE"/>
    <w:rsid w:val="00BA53BC"/>
    <w:rsid w:val="00BB03D3"/>
    <w:rsid w:val="00BC0509"/>
    <w:rsid w:val="00BC3AC2"/>
    <w:rsid w:val="00BC3C3C"/>
    <w:rsid w:val="00BC46B7"/>
    <w:rsid w:val="00BD1616"/>
    <w:rsid w:val="00BD17EB"/>
    <w:rsid w:val="00BD266A"/>
    <w:rsid w:val="00BD40AE"/>
    <w:rsid w:val="00BD77B1"/>
    <w:rsid w:val="00BD7F50"/>
    <w:rsid w:val="00BE15FE"/>
    <w:rsid w:val="00BE4E64"/>
    <w:rsid w:val="00BE5DF2"/>
    <w:rsid w:val="00BF0A2B"/>
    <w:rsid w:val="00BF45F1"/>
    <w:rsid w:val="00BF47C5"/>
    <w:rsid w:val="00BF55B8"/>
    <w:rsid w:val="00BF6372"/>
    <w:rsid w:val="00C028EA"/>
    <w:rsid w:val="00C02ACE"/>
    <w:rsid w:val="00C07FC3"/>
    <w:rsid w:val="00C117BB"/>
    <w:rsid w:val="00C13FF0"/>
    <w:rsid w:val="00C1458D"/>
    <w:rsid w:val="00C242FE"/>
    <w:rsid w:val="00C34579"/>
    <w:rsid w:val="00C3579B"/>
    <w:rsid w:val="00C35FB8"/>
    <w:rsid w:val="00C3631D"/>
    <w:rsid w:val="00C40DA0"/>
    <w:rsid w:val="00C44462"/>
    <w:rsid w:val="00C511B1"/>
    <w:rsid w:val="00C51357"/>
    <w:rsid w:val="00C523CA"/>
    <w:rsid w:val="00C53E22"/>
    <w:rsid w:val="00C56F3A"/>
    <w:rsid w:val="00C62FFE"/>
    <w:rsid w:val="00C707D9"/>
    <w:rsid w:val="00C70EA6"/>
    <w:rsid w:val="00C74B34"/>
    <w:rsid w:val="00C810B1"/>
    <w:rsid w:val="00C81312"/>
    <w:rsid w:val="00C837D6"/>
    <w:rsid w:val="00C84FBA"/>
    <w:rsid w:val="00C87E41"/>
    <w:rsid w:val="00C91278"/>
    <w:rsid w:val="00C926E7"/>
    <w:rsid w:val="00C92D9A"/>
    <w:rsid w:val="00C92F13"/>
    <w:rsid w:val="00C938E9"/>
    <w:rsid w:val="00C94B0A"/>
    <w:rsid w:val="00CA0BAD"/>
    <w:rsid w:val="00CA1706"/>
    <w:rsid w:val="00CA431F"/>
    <w:rsid w:val="00CA7F31"/>
    <w:rsid w:val="00CB0C38"/>
    <w:rsid w:val="00CB1B34"/>
    <w:rsid w:val="00CB617B"/>
    <w:rsid w:val="00CB61CB"/>
    <w:rsid w:val="00CC3121"/>
    <w:rsid w:val="00CD039B"/>
    <w:rsid w:val="00CD2A08"/>
    <w:rsid w:val="00CD7FAC"/>
    <w:rsid w:val="00CE0F8F"/>
    <w:rsid w:val="00CE15A3"/>
    <w:rsid w:val="00CE25E2"/>
    <w:rsid w:val="00CE4BFA"/>
    <w:rsid w:val="00CE66AE"/>
    <w:rsid w:val="00CF03E1"/>
    <w:rsid w:val="00CF5D1F"/>
    <w:rsid w:val="00D027E4"/>
    <w:rsid w:val="00D052D0"/>
    <w:rsid w:val="00D110C5"/>
    <w:rsid w:val="00D11AB1"/>
    <w:rsid w:val="00D14EB6"/>
    <w:rsid w:val="00D237E4"/>
    <w:rsid w:val="00D27F40"/>
    <w:rsid w:val="00D34F26"/>
    <w:rsid w:val="00D37F6C"/>
    <w:rsid w:val="00D429F0"/>
    <w:rsid w:val="00D44B67"/>
    <w:rsid w:val="00D44EA6"/>
    <w:rsid w:val="00D464C1"/>
    <w:rsid w:val="00D47429"/>
    <w:rsid w:val="00D474FD"/>
    <w:rsid w:val="00D54B03"/>
    <w:rsid w:val="00D567D4"/>
    <w:rsid w:val="00D568FC"/>
    <w:rsid w:val="00D57879"/>
    <w:rsid w:val="00D57B90"/>
    <w:rsid w:val="00D60680"/>
    <w:rsid w:val="00D63EE8"/>
    <w:rsid w:val="00D640EB"/>
    <w:rsid w:val="00D65335"/>
    <w:rsid w:val="00D653B4"/>
    <w:rsid w:val="00D66110"/>
    <w:rsid w:val="00D67C5B"/>
    <w:rsid w:val="00D76686"/>
    <w:rsid w:val="00D771D6"/>
    <w:rsid w:val="00D81896"/>
    <w:rsid w:val="00D84ACE"/>
    <w:rsid w:val="00D874CE"/>
    <w:rsid w:val="00D87CC7"/>
    <w:rsid w:val="00D9338D"/>
    <w:rsid w:val="00D9469A"/>
    <w:rsid w:val="00D95E26"/>
    <w:rsid w:val="00DA5481"/>
    <w:rsid w:val="00DA7700"/>
    <w:rsid w:val="00DB248A"/>
    <w:rsid w:val="00DB6CA1"/>
    <w:rsid w:val="00DC0312"/>
    <w:rsid w:val="00DD0E00"/>
    <w:rsid w:val="00DD31DB"/>
    <w:rsid w:val="00DD648C"/>
    <w:rsid w:val="00DE0EA9"/>
    <w:rsid w:val="00DE195F"/>
    <w:rsid w:val="00DE6547"/>
    <w:rsid w:val="00DF356D"/>
    <w:rsid w:val="00E02CC6"/>
    <w:rsid w:val="00E04621"/>
    <w:rsid w:val="00E056DE"/>
    <w:rsid w:val="00E10200"/>
    <w:rsid w:val="00E123FD"/>
    <w:rsid w:val="00E25060"/>
    <w:rsid w:val="00E30284"/>
    <w:rsid w:val="00E354B0"/>
    <w:rsid w:val="00E36D8F"/>
    <w:rsid w:val="00E47532"/>
    <w:rsid w:val="00E52345"/>
    <w:rsid w:val="00E536E3"/>
    <w:rsid w:val="00E5766E"/>
    <w:rsid w:val="00E747E2"/>
    <w:rsid w:val="00E76F34"/>
    <w:rsid w:val="00E81993"/>
    <w:rsid w:val="00E840FB"/>
    <w:rsid w:val="00E86694"/>
    <w:rsid w:val="00E879DC"/>
    <w:rsid w:val="00E92B47"/>
    <w:rsid w:val="00E94E02"/>
    <w:rsid w:val="00EA20C3"/>
    <w:rsid w:val="00EA6438"/>
    <w:rsid w:val="00EB4709"/>
    <w:rsid w:val="00EB4AD0"/>
    <w:rsid w:val="00EB61DB"/>
    <w:rsid w:val="00EB6347"/>
    <w:rsid w:val="00EC0798"/>
    <w:rsid w:val="00EC1388"/>
    <w:rsid w:val="00ED3962"/>
    <w:rsid w:val="00ED4492"/>
    <w:rsid w:val="00ED6364"/>
    <w:rsid w:val="00EE3E03"/>
    <w:rsid w:val="00EE6242"/>
    <w:rsid w:val="00EE7E45"/>
    <w:rsid w:val="00EF2D23"/>
    <w:rsid w:val="00EF5C91"/>
    <w:rsid w:val="00EF6FB1"/>
    <w:rsid w:val="00EF7109"/>
    <w:rsid w:val="00EF73A4"/>
    <w:rsid w:val="00EF79AB"/>
    <w:rsid w:val="00F00E58"/>
    <w:rsid w:val="00F01E1E"/>
    <w:rsid w:val="00F04796"/>
    <w:rsid w:val="00F05FBF"/>
    <w:rsid w:val="00F10669"/>
    <w:rsid w:val="00F10F39"/>
    <w:rsid w:val="00F11928"/>
    <w:rsid w:val="00F13D25"/>
    <w:rsid w:val="00F13D99"/>
    <w:rsid w:val="00F21BAD"/>
    <w:rsid w:val="00F268EF"/>
    <w:rsid w:val="00F33074"/>
    <w:rsid w:val="00F3414D"/>
    <w:rsid w:val="00F45455"/>
    <w:rsid w:val="00F45D8D"/>
    <w:rsid w:val="00F46EBE"/>
    <w:rsid w:val="00F529C3"/>
    <w:rsid w:val="00F5326F"/>
    <w:rsid w:val="00F53CC6"/>
    <w:rsid w:val="00F576D0"/>
    <w:rsid w:val="00F60860"/>
    <w:rsid w:val="00F62CF1"/>
    <w:rsid w:val="00F64266"/>
    <w:rsid w:val="00F679C3"/>
    <w:rsid w:val="00F72024"/>
    <w:rsid w:val="00F73026"/>
    <w:rsid w:val="00F7619B"/>
    <w:rsid w:val="00F77A22"/>
    <w:rsid w:val="00F77C12"/>
    <w:rsid w:val="00F80CAB"/>
    <w:rsid w:val="00F861F4"/>
    <w:rsid w:val="00F863F8"/>
    <w:rsid w:val="00F8640D"/>
    <w:rsid w:val="00F87903"/>
    <w:rsid w:val="00F9197E"/>
    <w:rsid w:val="00F934CC"/>
    <w:rsid w:val="00F93E60"/>
    <w:rsid w:val="00F96C73"/>
    <w:rsid w:val="00F97D31"/>
    <w:rsid w:val="00FA1994"/>
    <w:rsid w:val="00FA50E2"/>
    <w:rsid w:val="00FA61C0"/>
    <w:rsid w:val="00FB037A"/>
    <w:rsid w:val="00FB1F3D"/>
    <w:rsid w:val="00FB5ED3"/>
    <w:rsid w:val="00FB623D"/>
    <w:rsid w:val="00FD149C"/>
    <w:rsid w:val="00FD1C89"/>
    <w:rsid w:val="00FD64D0"/>
    <w:rsid w:val="00FD7C35"/>
    <w:rsid w:val="00FD7EB4"/>
    <w:rsid w:val="00FE2080"/>
    <w:rsid w:val="00FE3AD5"/>
    <w:rsid w:val="00FE3EAB"/>
    <w:rsid w:val="00FE72B1"/>
    <w:rsid w:val="00FF3068"/>
    <w:rsid w:val="00FF3F6A"/>
    <w:rsid w:val="00FF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E37957"/>
  <w15:docId w15:val="{FC6164DE-8713-4502-8CCE-03B9D21D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29" w:qFormat="1"/>
    <w:lsdException w:name="heading 6" w:semiHidden="1" w:uiPriority="29" w:qFormat="1"/>
    <w:lsdException w:name="heading 7" w:semiHidden="1" w:uiPriority="29" w:qFormat="1"/>
    <w:lsdException w:name="heading 8" w:semiHidden="1" w:uiPriority="29" w:qFormat="1"/>
    <w:lsdException w:name="heading 9" w:semiHidden="1" w:uiPriority="2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9" w:qFormat="1"/>
    <w:lsdException w:name="Emphasis" w:uiPriority="2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 w:qFormat="1"/>
    <w:lsdException w:name="Intense Emphasis" w:uiPriority="29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3"/>
    <w:qFormat/>
    <w:rsid w:val="00155255"/>
    <w:pPr>
      <w:spacing w:after="160" w:line="259" w:lineRule="auto"/>
    </w:pPr>
    <w:rPr>
      <w:rFonts w:ascii="Arial" w:hAnsi="Arial"/>
      <w:color w:val="5F5F5F"/>
      <w:sz w:val="21"/>
    </w:rPr>
  </w:style>
  <w:style w:type="paragraph" w:styleId="Heading1">
    <w:name w:val="heading 1"/>
    <w:basedOn w:val="Normal"/>
    <w:next w:val="Normal"/>
    <w:link w:val="Heading1Char"/>
    <w:uiPriority w:val="1"/>
    <w:qFormat/>
    <w:rsid w:val="00CE0F8F"/>
    <w:pPr>
      <w:keepNext/>
      <w:keepLines/>
      <w:pageBreakBefore/>
      <w:numPr>
        <w:numId w:val="30"/>
      </w:numPr>
      <w:outlineLvl w:val="0"/>
    </w:pPr>
    <w:rPr>
      <w:rFonts w:eastAsiaTheme="majorEastAsia" w:cstheme="majorBidi"/>
      <w:bCs/>
      <w:color w:val="B5123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CE0F8F"/>
    <w:pPr>
      <w:keepNext/>
      <w:keepLines/>
      <w:numPr>
        <w:ilvl w:val="1"/>
        <w:numId w:val="30"/>
      </w:numPr>
      <w:spacing w:before="16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CE0F8F"/>
    <w:pPr>
      <w:keepNext/>
      <w:keepLines/>
      <w:numPr>
        <w:ilvl w:val="2"/>
        <w:numId w:val="30"/>
      </w:numPr>
      <w:spacing w:before="16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1"/>
    <w:qFormat/>
    <w:rsid w:val="00CE0F8F"/>
    <w:pPr>
      <w:keepNext/>
      <w:keepLines/>
      <w:numPr>
        <w:ilvl w:val="3"/>
        <w:numId w:val="30"/>
      </w:numPr>
      <w:spacing w:before="120" w:after="0"/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oSpace">
    <w:name w:val="NormalNoSpace"/>
    <w:basedOn w:val="Normal"/>
    <w:uiPriority w:val="3"/>
    <w:qFormat/>
    <w:rsid w:val="00612FFF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1"/>
    <w:rsid w:val="00CE0F8F"/>
    <w:rPr>
      <w:rFonts w:ascii="Arial" w:eastAsiaTheme="majorEastAsia" w:hAnsi="Arial" w:cstheme="majorBidi"/>
      <w:bCs/>
      <w:color w:val="B51233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CE0F8F"/>
    <w:rPr>
      <w:rFonts w:ascii="Arial" w:eastAsiaTheme="majorEastAsia" w:hAnsi="Arial" w:cstheme="majorBidi"/>
      <w:b/>
      <w:bCs/>
      <w:color w:val="5F5F5F"/>
      <w:sz w:val="21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CE0F8F"/>
    <w:rPr>
      <w:rFonts w:ascii="Arial" w:eastAsiaTheme="majorEastAsia" w:hAnsi="Arial" w:cstheme="majorBidi"/>
      <w:b/>
      <w:bCs/>
      <w:color w:val="5F5F5F"/>
      <w:sz w:val="21"/>
    </w:rPr>
  </w:style>
  <w:style w:type="paragraph" w:styleId="Header">
    <w:name w:val="header"/>
    <w:basedOn w:val="Normal"/>
    <w:link w:val="HeaderChar"/>
    <w:uiPriority w:val="99"/>
    <w:semiHidden/>
    <w:rsid w:val="00097A92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97A92"/>
    <w:rPr>
      <w:rFonts w:ascii="Arial" w:hAnsi="Arial"/>
      <w:color w:val="5F5F5F"/>
      <w:sz w:val="18"/>
    </w:rPr>
  </w:style>
  <w:style w:type="paragraph" w:styleId="Footer">
    <w:name w:val="footer"/>
    <w:basedOn w:val="Normal"/>
    <w:link w:val="FooterChar"/>
    <w:uiPriority w:val="99"/>
    <w:semiHidden/>
    <w:rsid w:val="003D6212"/>
    <w:pPr>
      <w:tabs>
        <w:tab w:val="center" w:pos="4536"/>
        <w:tab w:val="right" w:pos="9072"/>
      </w:tabs>
      <w:spacing w:after="0" w:line="240" w:lineRule="auto"/>
    </w:pPr>
    <w:rPr>
      <w:color w:val="747373"/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D6212"/>
    <w:rPr>
      <w:rFonts w:ascii="Arial" w:hAnsi="Arial"/>
      <w:color w:val="747373"/>
      <w:sz w:val="18"/>
    </w:rPr>
  </w:style>
  <w:style w:type="table" w:styleId="TableGrid">
    <w:name w:val="Table Grid"/>
    <w:basedOn w:val="TableNormal"/>
    <w:rsid w:val="007F7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0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DB0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1"/>
    <w:rsid w:val="00CE0F8F"/>
    <w:rPr>
      <w:rFonts w:ascii="Arial" w:eastAsiaTheme="majorEastAsia" w:hAnsi="Arial" w:cstheme="majorBidi"/>
      <w:b/>
      <w:bCs/>
      <w:iCs/>
      <w:color w:val="5F5F5F"/>
      <w:sz w:val="21"/>
    </w:rPr>
  </w:style>
  <w:style w:type="paragraph" w:customStyle="1" w:styleId="HeaderPgNo">
    <w:name w:val="HeaderPgNo"/>
    <w:basedOn w:val="Header"/>
    <w:uiPriority w:val="29"/>
    <w:semiHidden/>
    <w:qFormat/>
    <w:rsid w:val="00A67134"/>
    <w:pPr>
      <w:spacing w:after="80"/>
      <w:jc w:val="right"/>
    </w:pPr>
    <w:rPr>
      <w:sz w:val="24"/>
    </w:rPr>
  </w:style>
  <w:style w:type="paragraph" w:customStyle="1" w:styleId="Bullet1">
    <w:name w:val="Bullet 1"/>
    <w:basedOn w:val="Normal"/>
    <w:uiPriority w:val="4"/>
    <w:qFormat/>
    <w:rsid w:val="00C523CA"/>
    <w:pPr>
      <w:numPr>
        <w:numId w:val="26"/>
      </w:numPr>
      <w:contextualSpacing/>
    </w:pPr>
  </w:style>
  <w:style w:type="paragraph" w:customStyle="1" w:styleId="Bullet2">
    <w:name w:val="Bullet 2"/>
    <w:basedOn w:val="Bullet1"/>
    <w:uiPriority w:val="4"/>
    <w:qFormat/>
    <w:rsid w:val="00611257"/>
    <w:pPr>
      <w:numPr>
        <w:ilvl w:val="1"/>
      </w:numPr>
    </w:pPr>
  </w:style>
  <w:style w:type="numbering" w:customStyle="1" w:styleId="NumbLstBullet">
    <w:name w:val="NumbLstBullet"/>
    <w:uiPriority w:val="99"/>
    <w:rsid w:val="00C523CA"/>
    <w:pPr>
      <w:numPr>
        <w:numId w:val="1"/>
      </w:numPr>
    </w:pPr>
  </w:style>
  <w:style w:type="paragraph" w:customStyle="1" w:styleId="Heading1NoToc">
    <w:name w:val="Heading 1NoToc"/>
    <w:basedOn w:val="Heading1"/>
    <w:next w:val="Normal"/>
    <w:uiPriority w:val="19"/>
    <w:qFormat/>
    <w:rsid w:val="009D689E"/>
    <w:pPr>
      <w:numPr>
        <w:numId w:val="0"/>
      </w:numPr>
    </w:pPr>
  </w:style>
  <w:style w:type="paragraph" w:styleId="TOC1">
    <w:name w:val="toc 1"/>
    <w:basedOn w:val="Normal"/>
    <w:next w:val="Normal"/>
    <w:autoRedefine/>
    <w:uiPriority w:val="39"/>
    <w:rsid w:val="00C837D6"/>
    <w:pPr>
      <w:tabs>
        <w:tab w:val="right" w:leader="dot" w:pos="9072"/>
      </w:tabs>
      <w:spacing w:before="200" w:after="100"/>
    </w:pPr>
    <w:rPr>
      <w:b/>
    </w:rPr>
  </w:style>
  <w:style w:type="paragraph" w:styleId="TOC2">
    <w:name w:val="toc 2"/>
    <w:basedOn w:val="Normal"/>
    <w:next w:val="Normal"/>
    <w:autoRedefine/>
    <w:uiPriority w:val="39"/>
    <w:rsid w:val="004A1D9E"/>
    <w:pPr>
      <w:tabs>
        <w:tab w:val="left" w:pos="454"/>
        <w:tab w:val="right" w:leader="dot" w:pos="9072"/>
      </w:tabs>
      <w:spacing w:before="100" w:after="0"/>
    </w:pPr>
    <w:rPr>
      <w:b/>
    </w:rPr>
  </w:style>
  <w:style w:type="paragraph" w:styleId="TOC3">
    <w:name w:val="toc 3"/>
    <w:basedOn w:val="Normal"/>
    <w:next w:val="Normal"/>
    <w:autoRedefine/>
    <w:uiPriority w:val="39"/>
    <w:rsid w:val="004A1D9E"/>
    <w:pPr>
      <w:tabs>
        <w:tab w:val="left" w:pos="851"/>
        <w:tab w:val="right" w:leader="dot" w:pos="9072"/>
      </w:tabs>
      <w:spacing w:after="0"/>
    </w:pPr>
  </w:style>
  <w:style w:type="character" w:styleId="Hyperlink">
    <w:name w:val="Hyperlink"/>
    <w:basedOn w:val="DefaultParagraphFont"/>
    <w:uiPriority w:val="99"/>
    <w:unhideWhenUsed/>
    <w:rsid w:val="003A2E4C"/>
    <w:rPr>
      <w:color w:val="0000FF" w:themeColor="hyperlink"/>
      <w:u w:val="single"/>
    </w:rPr>
  </w:style>
  <w:style w:type="paragraph" w:customStyle="1" w:styleId="DocTitle">
    <w:name w:val="DocTitle"/>
    <w:basedOn w:val="Normal"/>
    <w:uiPriority w:val="29"/>
    <w:semiHidden/>
    <w:qFormat/>
    <w:rsid w:val="00547DFF"/>
    <w:pPr>
      <w:spacing w:after="440" w:line="240" w:lineRule="auto"/>
      <w:jc w:val="right"/>
    </w:pPr>
    <w:rPr>
      <w:color w:val="B51233"/>
      <w:sz w:val="36"/>
    </w:rPr>
  </w:style>
  <w:style w:type="paragraph" w:customStyle="1" w:styleId="DocSubTitle">
    <w:name w:val="DocSubTitle"/>
    <w:basedOn w:val="Normal"/>
    <w:uiPriority w:val="29"/>
    <w:semiHidden/>
    <w:qFormat/>
    <w:rsid w:val="00547DFF"/>
    <w:pPr>
      <w:spacing w:after="520"/>
      <w:jc w:val="right"/>
    </w:pPr>
    <w:rPr>
      <w:sz w:val="36"/>
    </w:rPr>
  </w:style>
  <w:style w:type="paragraph" w:customStyle="1" w:styleId="DocType">
    <w:name w:val="DocType"/>
    <w:basedOn w:val="DocSubTitle"/>
    <w:uiPriority w:val="29"/>
    <w:semiHidden/>
    <w:qFormat/>
    <w:rsid w:val="00547DFF"/>
    <w:pPr>
      <w:spacing w:after="60" w:line="240" w:lineRule="auto"/>
    </w:pPr>
  </w:style>
  <w:style w:type="paragraph" w:customStyle="1" w:styleId="DocContract">
    <w:name w:val="DocContract"/>
    <w:basedOn w:val="Normal"/>
    <w:uiPriority w:val="29"/>
    <w:semiHidden/>
    <w:qFormat/>
    <w:rsid w:val="000D4A34"/>
    <w:rPr>
      <w:color w:val="747373"/>
    </w:rPr>
  </w:style>
  <w:style w:type="paragraph" w:customStyle="1" w:styleId="DocDate">
    <w:name w:val="DocDate"/>
    <w:basedOn w:val="Normal"/>
    <w:uiPriority w:val="29"/>
    <w:semiHidden/>
    <w:qFormat/>
    <w:rsid w:val="006D2828"/>
    <w:pPr>
      <w:spacing w:line="240" w:lineRule="auto"/>
      <w:jc w:val="right"/>
    </w:pPr>
    <w:rPr>
      <w:sz w:val="28"/>
    </w:rPr>
  </w:style>
  <w:style w:type="paragraph" w:customStyle="1" w:styleId="TableHeading">
    <w:name w:val="TableHeading"/>
    <w:basedOn w:val="Normal"/>
    <w:uiPriority w:val="11"/>
    <w:rsid w:val="00732CB4"/>
    <w:pPr>
      <w:keepNext/>
      <w:spacing w:before="60" w:after="60" w:line="200" w:lineRule="atLeast"/>
      <w:ind w:left="57" w:right="57"/>
    </w:pPr>
    <w:rPr>
      <w:rFonts w:eastAsia="Times New Roman" w:cs="Times New Roman"/>
      <w:color w:val="FFFFFF" w:themeColor="background1"/>
      <w:sz w:val="20"/>
      <w:szCs w:val="24"/>
    </w:rPr>
  </w:style>
  <w:style w:type="paragraph" w:customStyle="1" w:styleId="TableText">
    <w:name w:val="TableText"/>
    <w:basedOn w:val="Normal"/>
    <w:uiPriority w:val="11"/>
    <w:rsid w:val="00FA1994"/>
    <w:pPr>
      <w:spacing w:before="60" w:after="60" w:line="200" w:lineRule="atLeast"/>
      <w:ind w:left="57" w:right="57"/>
    </w:pPr>
    <w:rPr>
      <w:rFonts w:eastAsia="Times New Roman" w:cs="Times New Roman"/>
      <w:sz w:val="20"/>
      <w:szCs w:val="24"/>
    </w:rPr>
  </w:style>
  <w:style w:type="paragraph" w:customStyle="1" w:styleId="BackPgText">
    <w:name w:val="BackPgText"/>
    <w:basedOn w:val="Normal"/>
    <w:uiPriority w:val="29"/>
    <w:semiHidden/>
    <w:rsid w:val="0098684F"/>
    <w:pPr>
      <w:spacing w:line="240" w:lineRule="auto"/>
    </w:pPr>
    <w:rPr>
      <w:rFonts w:ascii="HelveticaNeueLT Std Lt" w:eastAsia="Times New Roman" w:hAnsi="HelveticaNeueLT Std Lt" w:cs="Times New Roman"/>
      <w:b/>
      <w:color w:val="747373"/>
      <w:szCs w:val="24"/>
    </w:rPr>
  </w:style>
  <w:style w:type="paragraph" w:customStyle="1" w:styleId="BackPgWeb">
    <w:name w:val="BackPgWeb"/>
    <w:basedOn w:val="Normal"/>
    <w:next w:val="Normal"/>
    <w:uiPriority w:val="29"/>
    <w:semiHidden/>
    <w:rsid w:val="00CE0F8F"/>
    <w:pPr>
      <w:spacing w:before="360" w:line="280" w:lineRule="atLeast"/>
    </w:pPr>
    <w:rPr>
      <w:rFonts w:ascii="Arial Bold" w:eastAsia="Times New Roman" w:hAnsi="Arial Bold" w:cs="Times New Roman"/>
      <w:b/>
      <w:color w:val="B51233"/>
      <w:sz w:val="28"/>
      <w:szCs w:val="24"/>
    </w:rPr>
  </w:style>
  <w:style w:type="numbering" w:customStyle="1" w:styleId="NumbLstMain">
    <w:name w:val="NumbLstMain"/>
    <w:uiPriority w:val="99"/>
    <w:rsid w:val="00CE0F8F"/>
    <w:pPr>
      <w:numPr>
        <w:numId w:val="2"/>
      </w:numPr>
    </w:pPr>
  </w:style>
  <w:style w:type="paragraph" w:customStyle="1" w:styleId="Heading1NoNumb">
    <w:name w:val="Heading 1NoNumb"/>
    <w:basedOn w:val="Heading1"/>
    <w:next w:val="Normal"/>
    <w:uiPriority w:val="2"/>
    <w:qFormat/>
    <w:rsid w:val="005F6B0C"/>
    <w:pPr>
      <w:numPr>
        <w:numId w:val="0"/>
      </w:numPr>
    </w:pPr>
  </w:style>
  <w:style w:type="paragraph" w:customStyle="1" w:styleId="Heading2NoNumb">
    <w:name w:val="Heading 2NoNumb"/>
    <w:basedOn w:val="Heading2"/>
    <w:next w:val="Normal"/>
    <w:qFormat/>
    <w:rsid w:val="00274668"/>
    <w:pPr>
      <w:numPr>
        <w:ilvl w:val="0"/>
        <w:numId w:val="0"/>
      </w:numPr>
    </w:pPr>
  </w:style>
  <w:style w:type="paragraph" w:customStyle="1" w:styleId="Heading3NoNumb">
    <w:name w:val="Heading 3NoNumb"/>
    <w:basedOn w:val="Heading3"/>
    <w:next w:val="Normal"/>
    <w:uiPriority w:val="2"/>
    <w:qFormat/>
    <w:rsid w:val="00274668"/>
    <w:pPr>
      <w:numPr>
        <w:ilvl w:val="0"/>
        <w:numId w:val="0"/>
      </w:numPr>
    </w:pPr>
  </w:style>
  <w:style w:type="paragraph" w:customStyle="1" w:styleId="Heading4NoNumb">
    <w:name w:val="Heading 4NoNumb"/>
    <w:basedOn w:val="Heading4"/>
    <w:next w:val="Normal"/>
    <w:uiPriority w:val="2"/>
    <w:qFormat/>
    <w:rsid w:val="00274668"/>
    <w:pPr>
      <w:numPr>
        <w:ilvl w:val="0"/>
        <w:numId w:val="0"/>
      </w:numPr>
    </w:pPr>
  </w:style>
  <w:style w:type="paragraph" w:customStyle="1" w:styleId="Heading3NoToc">
    <w:name w:val="Heading 3NoToc"/>
    <w:basedOn w:val="Heading3NoNumb"/>
    <w:next w:val="Normal"/>
    <w:uiPriority w:val="19"/>
    <w:qFormat/>
    <w:rsid w:val="00D653B4"/>
    <w:pPr>
      <w:spacing w:line="240" w:lineRule="auto"/>
      <w:outlineLvl w:val="9"/>
    </w:pPr>
  </w:style>
  <w:style w:type="paragraph" w:customStyle="1" w:styleId="Heading2NoToc">
    <w:name w:val="Heading 2NoToc"/>
    <w:basedOn w:val="Heading2NoNumb"/>
    <w:next w:val="Normal"/>
    <w:uiPriority w:val="19"/>
    <w:qFormat/>
    <w:rsid w:val="00182FFF"/>
  </w:style>
  <w:style w:type="paragraph" w:customStyle="1" w:styleId="AppendixH1">
    <w:name w:val="Appendix H1"/>
    <w:basedOn w:val="Normal"/>
    <w:next w:val="Normal"/>
    <w:uiPriority w:val="19"/>
    <w:qFormat/>
    <w:rsid w:val="004251C8"/>
    <w:pPr>
      <w:keepNext/>
      <w:keepLines/>
      <w:pageBreakBefore/>
      <w:numPr>
        <w:numId w:val="6"/>
      </w:numPr>
    </w:pPr>
    <w:rPr>
      <w:color w:val="B51233"/>
      <w:sz w:val="28"/>
    </w:rPr>
  </w:style>
  <w:style w:type="numbering" w:customStyle="1" w:styleId="NumbLstAppendix">
    <w:name w:val="NumbLstAppendix"/>
    <w:uiPriority w:val="99"/>
    <w:rsid w:val="00EF6FB1"/>
    <w:pPr>
      <w:numPr>
        <w:numId w:val="3"/>
      </w:numPr>
    </w:pPr>
  </w:style>
  <w:style w:type="paragraph" w:customStyle="1" w:styleId="DividerPage">
    <w:name w:val="DividerPage"/>
    <w:basedOn w:val="Normal"/>
    <w:next w:val="Normal"/>
    <w:uiPriority w:val="19"/>
    <w:qFormat/>
    <w:rsid w:val="00062D60"/>
    <w:pPr>
      <w:pageBreakBefore/>
      <w:spacing w:before="1080"/>
      <w:jc w:val="right"/>
    </w:pPr>
    <w:rPr>
      <w:color w:val="B51233"/>
      <w:sz w:val="48"/>
    </w:rPr>
  </w:style>
  <w:style w:type="paragraph" w:customStyle="1" w:styleId="Bullet1Para">
    <w:name w:val="Bullet 1Para"/>
    <w:basedOn w:val="Bullet1"/>
    <w:uiPriority w:val="4"/>
    <w:qFormat/>
    <w:rsid w:val="000B1DD4"/>
    <w:pPr>
      <w:contextualSpacing w:val="0"/>
    </w:pPr>
  </w:style>
  <w:style w:type="paragraph" w:customStyle="1" w:styleId="AlphaList">
    <w:name w:val="AlphaList"/>
    <w:basedOn w:val="Normal"/>
    <w:uiPriority w:val="6"/>
    <w:qFormat/>
    <w:rsid w:val="00CE0F8F"/>
    <w:pPr>
      <w:numPr>
        <w:ilvl w:val="4"/>
        <w:numId w:val="30"/>
      </w:numPr>
      <w:contextualSpacing/>
    </w:pPr>
  </w:style>
  <w:style w:type="paragraph" w:customStyle="1" w:styleId="Bullet2Para">
    <w:name w:val="Bullet 2Para"/>
    <w:basedOn w:val="Bullet2"/>
    <w:uiPriority w:val="4"/>
    <w:qFormat/>
    <w:rsid w:val="000B1DD4"/>
    <w:pPr>
      <w:contextualSpacing w:val="0"/>
    </w:pPr>
  </w:style>
  <w:style w:type="paragraph" w:customStyle="1" w:styleId="AlphaListPara">
    <w:name w:val="AlphaListPara"/>
    <w:basedOn w:val="AlphaList"/>
    <w:uiPriority w:val="6"/>
    <w:qFormat/>
    <w:rsid w:val="001B0153"/>
    <w:pPr>
      <w:contextualSpacing w:val="0"/>
    </w:pPr>
  </w:style>
  <w:style w:type="paragraph" w:styleId="TOC4">
    <w:name w:val="toc 4"/>
    <w:basedOn w:val="Normal"/>
    <w:next w:val="Normal"/>
    <w:uiPriority w:val="39"/>
    <w:rsid w:val="004A1D9E"/>
    <w:pPr>
      <w:tabs>
        <w:tab w:val="right" w:leader="dot" w:pos="9072"/>
      </w:tabs>
      <w:spacing w:after="0"/>
      <w:ind w:left="851"/>
    </w:pPr>
  </w:style>
  <w:style w:type="paragraph" w:customStyle="1" w:styleId="TableTitle">
    <w:name w:val="TableTitle"/>
    <w:basedOn w:val="Normal"/>
    <w:uiPriority w:val="10"/>
    <w:qFormat/>
    <w:rsid w:val="00140864"/>
    <w:pPr>
      <w:keepNext/>
      <w:keepLines/>
      <w:spacing w:before="240"/>
    </w:pPr>
    <w:rPr>
      <w:rFonts w:ascii="Arial Bold" w:hAnsi="Arial Bold"/>
      <w:b/>
    </w:rPr>
  </w:style>
  <w:style w:type="paragraph" w:customStyle="1" w:styleId="DocInfo">
    <w:name w:val="DocInfo"/>
    <w:basedOn w:val="Normal"/>
    <w:uiPriority w:val="29"/>
    <w:semiHidden/>
    <w:qFormat/>
    <w:rsid w:val="00281B0F"/>
    <w:pPr>
      <w:spacing w:line="240" w:lineRule="auto"/>
      <w:jc w:val="right"/>
    </w:pPr>
    <w:rPr>
      <w:color w:val="747373"/>
      <w:sz w:val="18"/>
    </w:rPr>
  </w:style>
  <w:style w:type="paragraph" w:styleId="TOC5">
    <w:name w:val="toc 5"/>
    <w:basedOn w:val="Normal"/>
    <w:next w:val="Normal"/>
    <w:autoRedefine/>
    <w:uiPriority w:val="39"/>
    <w:rsid w:val="00792F21"/>
    <w:pPr>
      <w:tabs>
        <w:tab w:val="right" w:leader="dot" w:pos="9072"/>
      </w:tabs>
      <w:spacing w:after="100"/>
    </w:pPr>
    <w:rPr>
      <w:b/>
    </w:rPr>
  </w:style>
  <w:style w:type="paragraph" w:customStyle="1" w:styleId="FooterFileName">
    <w:name w:val="FooterFileName"/>
    <w:basedOn w:val="Footer"/>
    <w:uiPriority w:val="29"/>
    <w:semiHidden/>
    <w:qFormat/>
    <w:rsid w:val="001A3E8B"/>
    <w:pPr>
      <w:spacing w:before="40"/>
    </w:pPr>
    <w:rPr>
      <w:noProof/>
      <w:color w:val="FFFFFF"/>
      <w:sz w:val="12"/>
    </w:rPr>
  </w:style>
  <w:style w:type="paragraph" w:customStyle="1" w:styleId="HeaderTitlePg">
    <w:name w:val="HeaderTitlePg"/>
    <w:basedOn w:val="Header"/>
    <w:uiPriority w:val="29"/>
    <w:semiHidden/>
    <w:qFormat/>
    <w:rsid w:val="00657669"/>
    <w:pPr>
      <w:spacing w:after="3000"/>
    </w:pPr>
  </w:style>
  <w:style w:type="paragraph" w:customStyle="1" w:styleId="Heading1Land">
    <w:name w:val="Heading 1Land"/>
    <w:basedOn w:val="Heading1"/>
    <w:uiPriority w:val="19"/>
    <w:qFormat/>
    <w:rsid w:val="00657669"/>
    <w:pPr>
      <w:framePr w:w="15139" w:wrap="around" w:hAnchor="text"/>
    </w:pPr>
  </w:style>
  <w:style w:type="paragraph" w:customStyle="1" w:styleId="HeaderBackPg">
    <w:name w:val="HeaderBackPg"/>
    <w:basedOn w:val="Header"/>
    <w:uiPriority w:val="29"/>
    <w:semiHidden/>
    <w:qFormat/>
    <w:rsid w:val="00EB4709"/>
  </w:style>
  <w:style w:type="paragraph" w:customStyle="1" w:styleId="NormalIndent1">
    <w:name w:val="NormalIndent1"/>
    <w:basedOn w:val="Normal"/>
    <w:uiPriority w:val="6"/>
    <w:qFormat/>
    <w:rsid w:val="00C70EA6"/>
    <w:pPr>
      <w:ind w:left="680"/>
    </w:pPr>
  </w:style>
  <w:style w:type="paragraph" w:customStyle="1" w:styleId="NormalIndent2">
    <w:name w:val="NormalIndent2"/>
    <w:basedOn w:val="Normal"/>
    <w:uiPriority w:val="6"/>
    <w:qFormat/>
    <w:rsid w:val="00C70EA6"/>
    <w:pPr>
      <w:ind w:left="1021"/>
    </w:pPr>
  </w:style>
  <w:style w:type="paragraph" w:customStyle="1" w:styleId="TableTextSmall">
    <w:name w:val="TableTextSmall"/>
    <w:basedOn w:val="TableText"/>
    <w:uiPriority w:val="14"/>
    <w:qFormat/>
    <w:rsid w:val="00B333BC"/>
    <w:pPr>
      <w:spacing w:line="180" w:lineRule="atLeast"/>
    </w:pPr>
    <w:rPr>
      <w:sz w:val="17"/>
    </w:rPr>
  </w:style>
  <w:style w:type="paragraph" w:customStyle="1" w:styleId="TableHeadingSmall">
    <w:name w:val="TableHeadingSmall"/>
    <w:basedOn w:val="TableHeading"/>
    <w:uiPriority w:val="11"/>
    <w:qFormat/>
    <w:rsid w:val="00B333BC"/>
    <w:pPr>
      <w:spacing w:line="180" w:lineRule="atLeast"/>
    </w:pPr>
    <w:rPr>
      <w:sz w:val="17"/>
    </w:rPr>
  </w:style>
  <w:style w:type="paragraph" w:customStyle="1" w:styleId="TableBullet">
    <w:name w:val="TableBullet"/>
    <w:basedOn w:val="TableText"/>
    <w:uiPriority w:val="14"/>
    <w:qFormat/>
    <w:rsid w:val="002D4FEE"/>
    <w:pPr>
      <w:numPr>
        <w:numId w:val="27"/>
      </w:numPr>
    </w:pPr>
  </w:style>
  <w:style w:type="paragraph" w:customStyle="1" w:styleId="TableBulletSmall">
    <w:name w:val="TableBulletSmall"/>
    <w:basedOn w:val="TableTextSmall"/>
    <w:uiPriority w:val="15"/>
    <w:qFormat/>
    <w:rsid w:val="002D4FEE"/>
    <w:pPr>
      <w:numPr>
        <w:ilvl w:val="1"/>
        <w:numId w:val="27"/>
      </w:numPr>
    </w:pPr>
  </w:style>
  <w:style w:type="paragraph" w:customStyle="1" w:styleId="FooterBold">
    <w:name w:val="FooterBold"/>
    <w:basedOn w:val="Footer"/>
    <w:uiPriority w:val="29"/>
    <w:qFormat/>
    <w:rsid w:val="003324EC"/>
    <w:pPr>
      <w:spacing w:before="40"/>
    </w:pPr>
    <w:rPr>
      <w:b/>
    </w:rPr>
  </w:style>
  <w:style w:type="character" w:customStyle="1" w:styleId="CharSmall">
    <w:name w:val="CharSmall"/>
    <w:basedOn w:val="DefaultParagraphFont"/>
    <w:uiPriority w:val="21"/>
    <w:semiHidden/>
    <w:qFormat/>
    <w:rsid w:val="00244D56"/>
    <w:rPr>
      <w:sz w:val="16"/>
    </w:rPr>
  </w:style>
  <w:style w:type="paragraph" w:customStyle="1" w:styleId="TableSource">
    <w:name w:val="TableSource"/>
    <w:basedOn w:val="Normal"/>
    <w:next w:val="Normal"/>
    <w:uiPriority w:val="17"/>
    <w:qFormat/>
    <w:rsid w:val="00F13D99"/>
    <w:pPr>
      <w:spacing w:before="120"/>
    </w:pPr>
    <w:rPr>
      <w:i/>
    </w:rPr>
  </w:style>
  <w:style w:type="numbering" w:customStyle="1" w:styleId="NumbLstTableBullet">
    <w:name w:val="NumbLstTableBullet"/>
    <w:uiPriority w:val="99"/>
    <w:rsid w:val="002D4FEE"/>
    <w:pPr>
      <w:numPr>
        <w:numId w:val="4"/>
      </w:numPr>
    </w:pPr>
  </w:style>
  <w:style w:type="paragraph" w:customStyle="1" w:styleId="DividerPageNoTOC">
    <w:name w:val="DividerPageNoTOC"/>
    <w:basedOn w:val="DividerPage"/>
    <w:uiPriority w:val="19"/>
    <w:qFormat/>
    <w:rsid w:val="004251C8"/>
  </w:style>
  <w:style w:type="paragraph" w:customStyle="1" w:styleId="PhotoInfo">
    <w:name w:val="PhotoInfo"/>
    <w:basedOn w:val="Normal"/>
    <w:uiPriority w:val="18"/>
    <w:qFormat/>
    <w:rsid w:val="00171C61"/>
    <w:pPr>
      <w:keepNext/>
      <w:numPr>
        <w:numId w:val="5"/>
      </w:numPr>
      <w:spacing w:before="60" w:after="60" w:line="240" w:lineRule="auto"/>
    </w:pPr>
    <w:rPr>
      <w:i/>
      <w:sz w:val="18"/>
    </w:rPr>
  </w:style>
  <w:style w:type="paragraph" w:customStyle="1" w:styleId="HeaderLast">
    <w:name w:val="HeaderLast"/>
    <w:basedOn w:val="Header"/>
    <w:uiPriority w:val="39"/>
    <w:semiHidden/>
    <w:qFormat/>
    <w:rsid w:val="00097A92"/>
    <w:pPr>
      <w:spacing w:after="160"/>
    </w:pPr>
    <w:rPr>
      <w:noProof/>
      <w:lang w:val="fr-FR"/>
    </w:rPr>
  </w:style>
  <w:style w:type="paragraph" w:customStyle="1" w:styleId="HeaderSmall">
    <w:name w:val="HeaderSmall"/>
    <w:basedOn w:val="Header"/>
    <w:uiPriority w:val="39"/>
    <w:semiHidden/>
    <w:qFormat/>
    <w:rsid w:val="00146882"/>
    <w:rPr>
      <w:sz w:val="12"/>
    </w:rPr>
  </w:style>
  <w:style w:type="paragraph" w:customStyle="1" w:styleId="CDFooterAddress">
    <w:name w:val="CDFooterAddress"/>
    <w:basedOn w:val="Footer"/>
    <w:uiPriority w:val="39"/>
    <w:qFormat/>
    <w:rsid w:val="00BD40AE"/>
    <w:pPr>
      <w:jc w:val="right"/>
    </w:pPr>
    <w:rPr>
      <w:sz w:val="22"/>
    </w:rPr>
  </w:style>
  <w:style w:type="paragraph" w:customStyle="1" w:styleId="FooterSmall">
    <w:name w:val="FooterSmall"/>
    <w:basedOn w:val="Footer"/>
    <w:uiPriority w:val="39"/>
    <w:semiHidden/>
    <w:qFormat/>
    <w:rsid w:val="00A95AB1"/>
    <w:rPr>
      <w:sz w:val="12"/>
    </w:rPr>
  </w:style>
  <w:style w:type="character" w:customStyle="1" w:styleId="charRed">
    <w:name w:val="charRed"/>
    <w:basedOn w:val="DefaultParagraphFont"/>
    <w:uiPriority w:val="1"/>
    <w:semiHidden/>
    <w:qFormat/>
    <w:rsid w:val="003823AB"/>
    <w:rPr>
      <w:color w:val="B51233"/>
    </w:rPr>
  </w:style>
  <w:style w:type="paragraph" w:customStyle="1" w:styleId="Heading2Text">
    <w:name w:val="Heading 2Text"/>
    <w:basedOn w:val="Heading2"/>
    <w:uiPriority w:val="7"/>
    <w:qFormat/>
    <w:rsid w:val="00F46EBE"/>
    <w:pPr>
      <w:keepNext w:val="0"/>
      <w:keepLines w:val="0"/>
      <w:spacing w:before="0"/>
    </w:pPr>
    <w:rPr>
      <w:b w:val="0"/>
    </w:rPr>
  </w:style>
  <w:style w:type="paragraph" w:customStyle="1" w:styleId="Heading3Text">
    <w:name w:val="Heading 3Text"/>
    <w:basedOn w:val="Heading3"/>
    <w:uiPriority w:val="7"/>
    <w:qFormat/>
    <w:rsid w:val="00F46EBE"/>
    <w:pPr>
      <w:keepNext w:val="0"/>
      <w:keepLines w:val="0"/>
      <w:spacing w:before="0"/>
    </w:pPr>
    <w:rPr>
      <w:b w:val="0"/>
    </w:rPr>
  </w:style>
  <w:style w:type="paragraph" w:customStyle="1" w:styleId="Heading4Text">
    <w:name w:val="Heading 4Text"/>
    <w:basedOn w:val="Heading4"/>
    <w:uiPriority w:val="7"/>
    <w:qFormat/>
    <w:rsid w:val="00F46EBE"/>
    <w:pPr>
      <w:keepNext w:val="0"/>
      <w:keepLines w:val="0"/>
      <w:spacing w:before="0" w:after="160"/>
    </w:pPr>
    <w:rPr>
      <w:b w:val="0"/>
    </w:rPr>
  </w:style>
  <w:style w:type="paragraph" w:customStyle="1" w:styleId="Bullet3">
    <w:name w:val="Bullet 3"/>
    <w:basedOn w:val="Normal"/>
    <w:uiPriority w:val="8"/>
    <w:qFormat/>
    <w:rsid w:val="00116F5A"/>
    <w:pPr>
      <w:numPr>
        <w:ilvl w:val="2"/>
        <w:numId w:val="26"/>
      </w:numPr>
      <w:contextualSpacing/>
    </w:pPr>
  </w:style>
  <w:style w:type="paragraph" w:customStyle="1" w:styleId="Bullet4">
    <w:name w:val="Bullet 4"/>
    <w:basedOn w:val="Normal"/>
    <w:uiPriority w:val="8"/>
    <w:qFormat/>
    <w:rsid w:val="00116F5A"/>
    <w:pPr>
      <w:numPr>
        <w:ilvl w:val="3"/>
        <w:numId w:val="26"/>
      </w:numPr>
      <w:contextualSpacing/>
    </w:pPr>
  </w:style>
  <w:style w:type="paragraph" w:customStyle="1" w:styleId="Bullet3Para">
    <w:name w:val="Bullet 3Para"/>
    <w:basedOn w:val="Bullet3"/>
    <w:uiPriority w:val="8"/>
    <w:qFormat/>
    <w:rsid w:val="00116F5A"/>
    <w:pPr>
      <w:contextualSpacing w:val="0"/>
    </w:pPr>
  </w:style>
  <w:style w:type="paragraph" w:customStyle="1" w:styleId="Bullet4Para">
    <w:name w:val="Bullet 4Para"/>
    <w:basedOn w:val="Bullet4"/>
    <w:uiPriority w:val="8"/>
    <w:qFormat/>
    <w:rsid w:val="00116F5A"/>
    <w:pPr>
      <w:contextualSpacing w:val="0"/>
    </w:pPr>
  </w:style>
  <w:style w:type="paragraph" w:customStyle="1" w:styleId="TableTextRight">
    <w:name w:val="TableTextRight"/>
    <w:basedOn w:val="TableText"/>
    <w:uiPriority w:val="15"/>
    <w:qFormat/>
    <w:rsid w:val="00411AA5"/>
    <w:pPr>
      <w:jc w:val="right"/>
    </w:pPr>
  </w:style>
  <w:style w:type="paragraph" w:customStyle="1" w:styleId="TableTotal">
    <w:name w:val="TableTotal"/>
    <w:basedOn w:val="TableHeading"/>
    <w:uiPriority w:val="15"/>
    <w:qFormat/>
    <w:rsid w:val="007A439E"/>
    <w:pPr>
      <w:keepNext w:val="0"/>
    </w:pPr>
  </w:style>
  <w:style w:type="paragraph" w:customStyle="1" w:styleId="TableHeadingRight">
    <w:name w:val="TableHeadingRight"/>
    <w:basedOn w:val="TableHeading"/>
    <w:uiPriority w:val="11"/>
    <w:qFormat/>
    <w:rsid w:val="0032140B"/>
    <w:pPr>
      <w:jc w:val="right"/>
    </w:pPr>
  </w:style>
  <w:style w:type="paragraph" w:customStyle="1" w:styleId="TableHeadingSmallRight">
    <w:name w:val="TableHeadingSmallRight"/>
    <w:basedOn w:val="TableHeadingSmall"/>
    <w:uiPriority w:val="11"/>
    <w:qFormat/>
    <w:rsid w:val="0032140B"/>
    <w:pPr>
      <w:jc w:val="right"/>
    </w:pPr>
  </w:style>
  <w:style w:type="paragraph" w:customStyle="1" w:styleId="TableTotalSmall">
    <w:name w:val="TableTotalSmall"/>
    <w:basedOn w:val="TableTotal"/>
    <w:uiPriority w:val="15"/>
    <w:qFormat/>
    <w:rsid w:val="00E840FB"/>
    <w:rPr>
      <w:sz w:val="17"/>
    </w:rPr>
  </w:style>
  <w:style w:type="paragraph" w:customStyle="1" w:styleId="TableTextSmallRight">
    <w:name w:val="TableTextSmallRight"/>
    <w:basedOn w:val="TableTextSmall"/>
    <w:uiPriority w:val="15"/>
    <w:qFormat/>
    <w:rsid w:val="0032140B"/>
    <w:pPr>
      <w:jc w:val="right"/>
    </w:pPr>
  </w:style>
  <w:style w:type="paragraph" w:customStyle="1" w:styleId="TableTotalRight">
    <w:name w:val="TableTotalRight"/>
    <w:basedOn w:val="TableTotal"/>
    <w:uiPriority w:val="15"/>
    <w:qFormat/>
    <w:rsid w:val="00E840FB"/>
    <w:pPr>
      <w:jc w:val="right"/>
    </w:pPr>
  </w:style>
  <w:style w:type="paragraph" w:customStyle="1" w:styleId="TableTotalSmallRight">
    <w:name w:val="TableTotalSmallRight"/>
    <w:basedOn w:val="TableTotalSmall"/>
    <w:uiPriority w:val="15"/>
    <w:qFormat/>
    <w:rsid w:val="00E840FB"/>
    <w:pPr>
      <w:jc w:val="right"/>
    </w:pPr>
  </w:style>
  <w:style w:type="paragraph" w:customStyle="1" w:styleId="TableTitleIndented">
    <w:name w:val="TableTitleIndented"/>
    <w:basedOn w:val="TableTitle"/>
    <w:uiPriority w:val="3"/>
    <w:qFormat/>
    <w:rsid w:val="00B16F56"/>
    <w:pPr>
      <w:ind w:left="851"/>
    </w:pPr>
  </w:style>
  <w:style w:type="paragraph" w:customStyle="1" w:styleId="TableSourceIndented">
    <w:name w:val="TableSourceIndented"/>
    <w:basedOn w:val="TableSource"/>
    <w:uiPriority w:val="3"/>
    <w:qFormat/>
    <w:rsid w:val="00B16F56"/>
    <w:pPr>
      <w:ind w:left="851"/>
    </w:pPr>
  </w:style>
  <w:style w:type="paragraph" w:customStyle="1" w:styleId="AlphaList3">
    <w:name w:val="AlphaList 3"/>
    <w:basedOn w:val="AlphaList"/>
    <w:uiPriority w:val="9"/>
    <w:qFormat/>
    <w:rsid w:val="00CE0F8F"/>
    <w:pPr>
      <w:numPr>
        <w:ilvl w:val="5"/>
      </w:numPr>
    </w:pPr>
  </w:style>
  <w:style w:type="paragraph" w:customStyle="1" w:styleId="AlphaList3Para">
    <w:name w:val="AlphaList 3Para"/>
    <w:basedOn w:val="AlphaList3"/>
    <w:uiPriority w:val="9"/>
    <w:qFormat/>
    <w:rsid w:val="00CE0F8F"/>
    <w:pPr>
      <w:contextualSpacing w:val="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0F8F"/>
    <w:pPr>
      <w:pageBreakBefore w:val="0"/>
      <w:numPr>
        <w:numId w:val="0"/>
      </w:numPr>
      <w:spacing w:before="480" w:after="0"/>
      <w:outlineLvl w:val="9"/>
    </w:pPr>
    <w:rPr>
      <w:b/>
      <w:color w:val="auto"/>
    </w:rPr>
  </w:style>
  <w:style w:type="paragraph" w:customStyle="1" w:styleId="Tiny">
    <w:name w:val="Tiny"/>
    <w:basedOn w:val="Normal"/>
    <w:next w:val="Normal"/>
    <w:uiPriority w:val="3"/>
    <w:qFormat/>
    <w:rsid w:val="007B5D9C"/>
    <w:pPr>
      <w:spacing w:after="0" w:line="240" w:lineRule="auto"/>
    </w:pPr>
    <w:rPr>
      <w:sz w:val="2"/>
    </w:rPr>
  </w:style>
  <w:style w:type="paragraph" w:styleId="ListParagraph">
    <w:name w:val="List Paragraph"/>
    <w:basedOn w:val="Normal"/>
    <w:uiPriority w:val="34"/>
    <w:qFormat/>
    <w:rsid w:val="00BD266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06A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scilly.gov.uk/business-licensing/contracts/current-contract-opportunities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gov.uk/contracts-finder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vinga\AppData\Roaming\Microsoft\Templates\CurrieBrown%20A4%20Report%20(Portrait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41120-C231-4D5C-BAF6-AB2ACE1C0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CurrieBrown A4 Report (Portrait)</Template>
  <TotalTime>24</TotalTime>
  <Pages>5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Harrison Elliott</dc:creator>
  <cp:lastModifiedBy>Aidan Irving</cp:lastModifiedBy>
  <cp:revision>6</cp:revision>
  <cp:lastPrinted>2013-02-05T10:43:00Z</cp:lastPrinted>
  <dcterms:created xsi:type="dcterms:W3CDTF">2023-05-05T08:29:00Z</dcterms:created>
  <dcterms:modified xsi:type="dcterms:W3CDTF">2023-06-30T16:02:00Z</dcterms:modified>
</cp:coreProperties>
</file>